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652" w:rsidRPr="00AD385C" w:rsidRDefault="004F6652">
      <w:pPr>
        <w:rPr>
          <w:rFonts w:ascii="Times New Roman" w:hAnsi="Times New Roman"/>
          <w:sz w:val="24"/>
          <w:szCs w:val="24"/>
        </w:rPr>
        <w:sectPr w:rsidR="004F6652" w:rsidRPr="00AD385C" w:rsidSect="00F3359C">
          <w:pgSz w:w="11906" w:h="16838"/>
          <w:pgMar w:top="568" w:right="566" w:bottom="568" w:left="567" w:header="708" w:footer="708" w:gutter="0"/>
          <w:cols w:space="708"/>
          <w:docGrid w:linePitch="360"/>
        </w:sectPr>
      </w:pPr>
      <w:r w:rsidRPr="00C900DB">
        <w:rPr>
          <w:rFonts w:ascii="Times New Roman" w:hAnsi="Times New Roman"/>
        </w:rPr>
        <w:t>ADI:                               201</w:t>
      </w:r>
      <w:r>
        <w:rPr>
          <w:rFonts w:ascii="Times New Roman" w:hAnsi="Times New Roman"/>
        </w:rPr>
        <w:t>..</w:t>
      </w:r>
      <w:r w:rsidRPr="00C900DB">
        <w:rPr>
          <w:rFonts w:ascii="Times New Roman" w:hAnsi="Times New Roman"/>
        </w:rPr>
        <w:t>-201</w:t>
      </w:r>
      <w:r>
        <w:rPr>
          <w:rFonts w:ascii="Times New Roman" w:hAnsi="Times New Roman"/>
        </w:rPr>
        <w:t>..</w:t>
      </w:r>
      <w:r w:rsidRPr="00C900DB">
        <w:rPr>
          <w:rFonts w:ascii="Times New Roman" w:hAnsi="Times New Roman"/>
        </w:rPr>
        <w:t xml:space="preserve"> EĞİTİM ÖĞRETİM YILI </w:t>
      </w:r>
      <w:r>
        <w:rPr>
          <w:rFonts w:ascii="Times New Roman" w:hAnsi="Times New Roman"/>
        </w:rPr>
        <w:t>……………..</w:t>
      </w:r>
      <w:r w:rsidRPr="00C900DB">
        <w:rPr>
          <w:rFonts w:ascii="Times New Roman" w:hAnsi="Times New Roman"/>
        </w:rPr>
        <w:t xml:space="preserve">ORTAOKULU </w:t>
      </w:r>
      <w:r>
        <w:rPr>
          <w:rFonts w:ascii="Times New Roman" w:hAnsi="Times New Roman"/>
        </w:rPr>
        <w:t xml:space="preserve"> FEN VE TEKNOLOJİ    SOYADI:                                                </w:t>
      </w:r>
      <w:r w:rsidRPr="00C900DB">
        <w:rPr>
          <w:rFonts w:ascii="Times New Roman" w:hAnsi="Times New Roman"/>
        </w:rPr>
        <w:t xml:space="preserve">1.DÖNEM 3. YAZILI SORULARI                          </w:t>
      </w:r>
      <w:r>
        <w:rPr>
          <w:rFonts w:ascii="Times New Roman" w:hAnsi="Times New Roman"/>
        </w:rPr>
        <w:t xml:space="preserve">                                    </w:t>
      </w:r>
      <w:r w:rsidRPr="00C900DB">
        <w:rPr>
          <w:rFonts w:ascii="Times New Roman" w:hAnsi="Times New Roman"/>
        </w:rPr>
        <w:t xml:space="preserve">       NO:  </w:t>
      </w:r>
    </w:p>
    <w:p w:rsidR="004F6652" w:rsidRPr="00AD385C" w:rsidRDefault="004F6652" w:rsidP="00F3359C">
      <w:pPr>
        <w:rPr>
          <w:rFonts w:ascii="Times New Roman" w:hAnsi="Times New Roman"/>
          <w:sz w:val="24"/>
          <w:szCs w:val="24"/>
        </w:rPr>
      </w:pPr>
      <w:r w:rsidRPr="007A6AEF"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Resim2" style="width:223.5pt;height:69.75pt;visibility:visible">
            <v:imagedata r:id="rId6" o:title=""/>
          </v:shape>
        </w:pict>
      </w:r>
    </w:p>
    <w:p w:rsidR="004F6652" w:rsidRPr="00AD385C" w:rsidRDefault="004F6652" w:rsidP="00F3359C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>1.Özdeş küplerden oluşturulmuş cisimlerin  yere yaptıkları basınçlar arasındaki ilişki aşağıdakilerden hangisi gibidir?</w:t>
      </w:r>
    </w:p>
    <w:p w:rsidR="004F6652" w:rsidRPr="00AD385C" w:rsidRDefault="004F6652" w:rsidP="00F3359C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A) P1 &gt; P2 &gt; P3                       B) P1 = P2 = P3</w:t>
      </w:r>
    </w:p>
    <w:p w:rsidR="004F6652" w:rsidRPr="00AD385C" w:rsidRDefault="004F6652" w:rsidP="00F3359C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C) P2 &gt; P3 &gt; P1                       D) P3 &gt; P2 &gt; P1</w:t>
      </w:r>
    </w:p>
    <w:p w:rsidR="004F6652" w:rsidRPr="00AD385C" w:rsidRDefault="004F6652" w:rsidP="00FB7E9D">
      <w:pPr>
        <w:rPr>
          <w:rFonts w:ascii="Times New Roman" w:hAnsi="Times New Roman"/>
          <w:b/>
          <w:sz w:val="24"/>
          <w:szCs w:val="24"/>
        </w:rPr>
      </w:pPr>
      <w:r w:rsidRPr="007A6AEF">
        <w:rPr>
          <w:rFonts w:ascii="Times New Roman" w:hAnsi="Times New Roman"/>
          <w:noProof/>
          <w:sz w:val="24"/>
          <w:szCs w:val="24"/>
          <w:lang w:eastAsia="tr-TR"/>
        </w:rPr>
        <w:pict>
          <v:shape id="Resim 7" o:spid="_x0000_i1026" type="#_x0000_t75" style="width:159.75pt;height:60pt;visibility:visible">
            <v:imagedata r:id="rId7" o:title=""/>
          </v:shape>
        </w:pict>
      </w:r>
    </w:p>
    <w:p w:rsidR="004F6652" w:rsidRPr="00AD385C" w:rsidRDefault="004F6652" w:rsidP="00FB7E9D">
      <w:pPr>
        <w:rPr>
          <w:rFonts w:ascii="Times New Roman" w:hAnsi="Times New Roman"/>
          <w:b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 xml:space="preserve">2-Kertenkelenin kopan kuyruğunun tamamlanması için; </w:t>
      </w:r>
    </w:p>
    <w:p w:rsidR="004F6652" w:rsidRPr="00AD385C" w:rsidRDefault="004F6652" w:rsidP="00FB7E9D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>I-</w:t>
      </w:r>
      <w:r w:rsidRPr="00AD385C">
        <w:rPr>
          <w:rFonts w:ascii="Times New Roman" w:hAnsi="Times New Roman"/>
          <w:sz w:val="24"/>
          <w:szCs w:val="24"/>
        </w:rPr>
        <w:t>Mitoz bölünme ile gerçekleşmiştir.</w:t>
      </w:r>
    </w:p>
    <w:p w:rsidR="004F6652" w:rsidRPr="00AD385C" w:rsidRDefault="004F6652" w:rsidP="00FB7E9D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>II-</w:t>
      </w:r>
      <w:r w:rsidRPr="00AD385C">
        <w:rPr>
          <w:rFonts w:ascii="Times New Roman" w:hAnsi="Times New Roman"/>
          <w:sz w:val="24"/>
          <w:szCs w:val="24"/>
        </w:rPr>
        <w:t>Rejenerasyon ile yenilenmedir.</w:t>
      </w:r>
    </w:p>
    <w:p w:rsidR="004F6652" w:rsidRPr="00AD385C" w:rsidRDefault="004F6652" w:rsidP="00FB7E9D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>III-</w:t>
      </w:r>
      <w:r w:rsidRPr="00AD385C">
        <w:rPr>
          <w:rFonts w:ascii="Times New Roman" w:hAnsi="Times New Roman"/>
          <w:sz w:val="24"/>
          <w:szCs w:val="24"/>
        </w:rPr>
        <w:t>Rejenerasyon ile üremedir.</w:t>
      </w:r>
    </w:p>
    <w:p w:rsidR="004F6652" w:rsidRPr="00AD385C" w:rsidRDefault="004F6652" w:rsidP="00FB7E9D">
      <w:pPr>
        <w:rPr>
          <w:rFonts w:ascii="Times New Roman" w:hAnsi="Times New Roman"/>
          <w:b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>yargılarından hangileri doğrudur?</w:t>
      </w:r>
    </w:p>
    <w:p w:rsidR="004F6652" w:rsidRDefault="004F6652" w:rsidP="00FB7E9D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A) Yalnız I    </w:t>
      </w:r>
      <w:r w:rsidRPr="00AD385C">
        <w:rPr>
          <w:rFonts w:ascii="Times New Roman" w:hAnsi="Times New Roman"/>
          <w:sz w:val="24"/>
          <w:szCs w:val="24"/>
        </w:rPr>
        <w:tab/>
        <w:t xml:space="preserve"> B) I ve II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AD385C">
        <w:rPr>
          <w:rFonts w:ascii="Times New Roman" w:hAnsi="Times New Roman"/>
          <w:sz w:val="24"/>
          <w:szCs w:val="24"/>
        </w:rPr>
        <w:t xml:space="preserve"> C) I ve III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AD385C">
        <w:rPr>
          <w:rFonts w:ascii="Times New Roman" w:hAnsi="Times New Roman"/>
          <w:sz w:val="24"/>
          <w:szCs w:val="24"/>
        </w:rPr>
        <w:t xml:space="preserve"> D) II ve III</w:t>
      </w:r>
    </w:p>
    <w:p w:rsidR="004F6652" w:rsidRDefault="004F6652" w:rsidP="00FB7E9D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 w:rsidP="00FB7E9D">
      <w:pPr>
        <w:rPr>
          <w:rFonts w:ascii="Times New Roman" w:hAnsi="Times New Roman"/>
          <w:b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>3.Genotipleri  TT ve Tt  şeklinde olan iki bitki çaprazlandığında oluşacak yavru döllerin  yüzde kaçı uzun boylu olur.</w:t>
      </w:r>
      <w:r w:rsidRPr="00AD385C">
        <w:rPr>
          <w:rFonts w:ascii="Times New Roman" w:hAnsi="Times New Roman"/>
          <w:sz w:val="24"/>
          <w:szCs w:val="24"/>
        </w:rPr>
        <w:t>( T: uzun  boylu, t :kısa boylu)</w:t>
      </w:r>
    </w:p>
    <w:p w:rsidR="004F6652" w:rsidRPr="00AD385C" w:rsidRDefault="004F6652" w:rsidP="00AD38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%25        </w:t>
      </w:r>
      <w:r w:rsidRPr="00AD385C">
        <w:rPr>
          <w:rFonts w:ascii="Times New Roman" w:hAnsi="Times New Roman"/>
          <w:sz w:val="24"/>
          <w:szCs w:val="24"/>
        </w:rPr>
        <w:t>B) %50</w:t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 w:rsidRPr="00AD385C">
        <w:rPr>
          <w:rFonts w:ascii="Times New Roman" w:hAnsi="Times New Roman"/>
          <w:sz w:val="24"/>
          <w:szCs w:val="24"/>
        </w:rPr>
        <w:t xml:space="preserve"> C) %75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AD385C">
        <w:rPr>
          <w:rFonts w:ascii="Times New Roman" w:hAnsi="Times New Roman"/>
          <w:sz w:val="24"/>
          <w:szCs w:val="24"/>
        </w:rPr>
        <w:t xml:space="preserve">  D) %100</w:t>
      </w:r>
    </w:p>
    <w:p w:rsidR="004F6652" w:rsidRPr="00AD385C" w:rsidRDefault="004F6652" w:rsidP="00AD385C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4-</w:t>
      </w:r>
      <w:r w:rsidRPr="00AD385C">
        <w:rPr>
          <w:rFonts w:ascii="Times New Roman" w:hAnsi="Times New Roman"/>
          <w:b/>
          <w:sz w:val="24"/>
          <w:szCs w:val="24"/>
        </w:rPr>
        <w:t xml:space="preserve">Aşağıdakilerden hangisi çevre faktörlerinden </w:t>
      </w:r>
      <w:r w:rsidRPr="00AD385C">
        <w:rPr>
          <w:rFonts w:ascii="Times New Roman" w:hAnsi="Times New Roman"/>
          <w:b/>
          <w:sz w:val="24"/>
          <w:szCs w:val="24"/>
          <w:u w:val="single"/>
        </w:rPr>
        <w:t>etkilenmez?</w:t>
      </w:r>
    </w:p>
    <w:p w:rsidR="004F6652" w:rsidRPr="00AD385C" w:rsidRDefault="004F6652" w:rsidP="00AD385C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 A) Deri rengi    B) Kilo    C) Boy     D) Kan grubu</w:t>
      </w:r>
    </w:p>
    <w:p w:rsidR="004F6652" w:rsidRPr="00AD385C" w:rsidRDefault="004F6652" w:rsidP="00AD385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5-</w:t>
      </w:r>
      <w:r w:rsidRPr="00AD385C">
        <w:rPr>
          <w:rFonts w:ascii="Times New Roman" w:hAnsi="Times New Roman"/>
          <w:b/>
          <w:sz w:val="24"/>
          <w:szCs w:val="24"/>
        </w:rPr>
        <w:t xml:space="preserve">Aynı ağırlığa sahip kişilerden ayakkabı numarası kaç olanın yere yaptığı basınç en fazladır?   </w:t>
      </w:r>
    </w:p>
    <w:p w:rsidR="004F6652" w:rsidRPr="00AD385C" w:rsidRDefault="004F6652" w:rsidP="00AD385C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A) 41              B) 42    </w:t>
      </w:r>
      <w:r>
        <w:rPr>
          <w:rFonts w:ascii="Times New Roman" w:hAnsi="Times New Roman"/>
          <w:sz w:val="24"/>
          <w:szCs w:val="24"/>
        </w:rPr>
        <w:t xml:space="preserve">         C)  43         </w:t>
      </w:r>
      <w:r w:rsidRPr="00AD385C">
        <w:rPr>
          <w:rFonts w:ascii="Times New Roman" w:hAnsi="Times New Roman"/>
          <w:sz w:val="24"/>
          <w:szCs w:val="24"/>
        </w:rPr>
        <w:t xml:space="preserve">  D)  44</w:t>
      </w:r>
    </w:p>
    <w:p w:rsidR="004F6652" w:rsidRPr="00AD385C" w:rsidRDefault="004F6652" w:rsidP="00AD385C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 w:rsidP="00FB7E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6-</w:t>
      </w:r>
    </w:p>
    <w:p w:rsidR="004F6652" w:rsidRPr="00AD385C" w:rsidRDefault="004F6652" w:rsidP="00FB7E9D">
      <w:pPr>
        <w:rPr>
          <w:rFonts w:ascii="Times New Roman" w:hAnsi="Times New Roman"/>
          <w:color w:val="000000"/>
          <w:sz w:val="24"/>
          <w:szCs w:val="24"/>
        </w:rPr>
      </w:pPr>
      <w:r w:rsidRPr="007A6AEF"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shape id="Resim 18" o:spid="_x0000_i1027" type="#_x0000_t75" style="width:201pt;height:69.75pt;visibility:visible">
            <v:imagedata r:id="rId8" o:title=""/>
          </v:shape>
        </w:pict>
      </w:r>
    </w:p>
    <w:p w:rsidR="004F6652" w:rsidRPr="00AD385C" w:rsidRDefault="004F6652" w:rsidP="00FB7E9D">
      <w:pPr>
        <w:rPr>
          <w:rFonts w:ascii="Times New Roman" w:hAnsi="Times New Roman"/>
          <w:color w:val="000000"/>
          <w:sz w:val="24"/>
          <w:szCs w:val="24"/>
        </w:rPr>
      </w:pPr>
      <w:r w:rsidRPr="00AD385C">
        <w:rPr>
          <w:rFonts w:ascii="Times New Roman" w:hAnsi="Times New Roman"/>
          <w:color w:val="000000"/>
          <w:sz w:val="24"/>
          <w:szCs w:val="24"/>
        </w:rPr>
        <w:t>Bir yumurta Musluk Suyunda Şekil 1 deki gibi, Tuzlu Suda Şekil 2 deki gibi durmaktadır.</w:t>
      </w:r>
      <w:r w:rsidRPr="00AD385C">
        <w:rPr>
          <w:rFonts w:ascii="Times New Roman" w:hAnsi="Times New Roman"/>
          <w:b/>
          <w:color w:val="000000"/>
          <w:sz w:val="24"/>
          <w:szCs w:val="24"/>
        </w:rPr>
        <w:t>Buna göre aşağıdakilerden hangisi doğrudur?</w:t>
      </w:r>
    </w:p>
    <w:p w:rsidR="004F6652" w:rsidRPr="00AD385C" w:rsidRDefault="004F6652" w:rsidP="00FB7E9D">
      <w:pPr>
        <w:rPr>
          <w:rFonts w:ascii="Times New Roman" w:hAnsi="Times New Roman"/>
          <w:color w:val="000000"/>
          <w:sz w:val="24"/>
          <w:szCs w:val="24"/>
        </w:rPr>
      </w:pPr>
      <w:r w:rsidRPr="00AD385C">
        <w:rPr>
          <w:rFonts w:ascii="Times New Roman" w:hAnsi="Times New Roman"/>
          <w:color w:val="000000"/>
          <w:sz w:val="24"/>
          <w:szCs w:val="24"/>
        </w:rPr>
        <w:t>A) Musluk suyunun yoğunluğu yumurtadan büyüktür.</w:t>
      </w:r>
    </w:p>
    <w:p w:rsidR="004F6652" w:rsidRPr="00AD385C" w:rsidRDefault="004F6652" w:rsidP="00FB7E9D">
      <w:pPr>
        <w:rPr>
          <w:rFonts w:ascii="Times New Roman" w:hAnsi="Times New Roman"/>
          <w:color w:val="000000"/>
          <w:sz w:val="24"/>
          <w:szCs w:val="24"/>
        </w:rPr>
      </w:pPr>
      <w:r w:rsidRPr="00AD385C">
        <w:rPr>
          <w:rFonts w:ascii="Times New Roman" w:hAnsi="Times New Roman"/>
          <w:color w:val="000000"/>
          <w:sz w:val="24"/>
          <w:szCs w:val="24"/>
        </w:rPr>
        <w:t>B) Yumurta, musluk suyunda batmıştır.</w:t>
      </w:r>
    </w:p>
    <w:p w:rsidR="004F6652" w:rsidRPr="00AD385C" w:rsidRDefault="004F6652" w:rsidP="00FB7E9D">
      <w:pPr>
        <w:rPr>
          <w:rFonts w:ascii="Times New Roman" w:hAnsi="Times New Roman"/>
          <w:color w:val="000000"/>
          <w:sz w:val="24"/>
          <w:szCs w:val="24"/>
        </w:rPr>
      </w:pPr>
      <w:r w:rsidRPr="00AD385C">
        <w:rPr>
          <w:rFonts w:ascii="Times New Roman" w:hAnsi="Times New Roman"/>
          <w:color w:val="000000"/>
          <w:sz w:val="24"/>
          <w:szCs w:val="24"/>
        </w:rPr>
        <w:t>C) Yumurta, tuzlu suda askıdadır.</w:t>
      </w:r>
    </w:p>
    <w:p w:rsidR="004F6652" w:rsidRPr="00AD385C" w:rsidRDefault="004F6652" w:rsidP="00593F5F">
      <w:pPr>
        <w:rPr>
          <w:rFonts w:ascii="Times New Roman" w:hAnsi="Times New Roman"/>
          <w:color w:val="000000"/>
          <w:sz w:val="24"/>
          <w:szCs w:val="24"/>
        </w:rPr>
      </w:pPr>
      <w:r w:rsidRPr="00AD385C">
        <w:rPr>
          <w:rFonts w:ascii="Times New Roman" w:hAnsi="Times New Roman"/>
          <w:color w:val="000000"/>
          <w:sz w:val="24"/>
          <w:szCs w:val="24"/>
        </w:rPr>
        <w:t>D) Tuzlu suyun yoğunluğu musluk suyundan fazladır.</w:t>
      </w:r>
    </w:p>
    <w:p w:rsidR="004F6652" w:rsidRPr="00AD385C" w:rsidRDefault="004F6652" w:rsidP="00593F5F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AD385C">
        <w:rPr>
          <w:rFonts w:ascii="Times New Roman" w:hAnsi="Times New Roman"/>
          <w:b/>
          <w:sz w:val="24"/>
          <w:szCs w:val="24"/>
        </w:rPr>
        <w:t>-Mayoz bölünmenin temel amacı aşağıdakilerden hangisidir?</w:t>
      </w:r>
    </w:p>
    <w:p w:rsidR="004F6652" w:rsidRPr="00AD385C" w:rsidRDefault="004F6652" w:rsidP="00FB7E9D">
      <w:pPr>
        <w:pStyle w:val="Default"/>
        <w:rPr>
          <w:rFonts w:ascii="Times New Roman" w:hAnsi="Times New Roman" w:cs="Times New Roman"/>
        </w:rPr>
      </w:pPr>
      <w:r w:rsidRPr="00AD385C">
        <w:rPr>
          <w:rFonts w:ascii="Times New Roman" w:hAnsi="Times New Roman" w:cs="Times New Roman"/>
        </w:rPr>
        <w:t xml:space="preserve">A) Büyümeyi sağlamak </w:t>
      </w:r>
    </w:p>
    <w:p w:rsidR="004F6652" w:rsidRPr="00AD385C" w:rsidRDefault="004F6652" w:rsidP="00FB7E9D">
      <w:pPr>
        <w:pStyle w:val="Default"/>
        <w:rPr>
          <w:rFonts w:ascii="Times New Roman" w:hAnsi="Times New Roman" w:cs="Times New Roman"/>
        </w:rPr>
      </w:pPr>
      <w:r w:rsidRPr="00AD385C">
        <w:rPr>
          <w:rFonts w:ascii="Times New Roman" w:hAnsi="Times New Roman" w:cs="Times New Roman"/>
        </w:rPr>
        <w:t>B) Vücut hücrelerini oluşturmak</w:t>
      </w:r>
    </w:p>
    <w:p w:rsidR="004F6652" w:rsidRPr="00AD385C" w:rsidRDefault="004F6652" w:rsidP="00FB7E9D">
      <w:pPr>
        <w:pStyle w:val="Default"/>
        <w:rPr>
          <w:rFonts w:ascii="Times New Roman" w:hAnsi="Times New Roman" w:cs="Times New Roman"/>
        </w:rPr>
      </w:pPr>
      <w:r w:rsidRPr="00AD385C">
        <w:rPr>
          <w:rFonts w:ascii="Times New Roman" w:hAnsi="Times New Roman" w:cs="Times New Roman"/>
        </w:rPr>
        <w:t xml:space="preserve">C) Üreme hücrelerini oluşturmak </w:t>
      </w:r>
    </w:p>
    <w:p w:rsidR="004F6652" w:rsidRPr="00AD385C" w:rsidRDefault="004F6652" w:rsidP="00DC7828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D) Yıpranan hücreleri onarmak </w:t>
      </w:r>
    </w:p>
    <w:p w:rsidR="004F6652" w:rsidRPr="00AD385C" w:rsidRDefault="004F6652" w:rsidP="001867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AD385C">
        <w:rPr>
          <w:rFonts w:ascii="Times New Roman" w:hAnsi="Times New Roman"/>
          <w:b/>
          <w:sz w:val="24"/>
          <w:szCs w:val="24"/>
        </w:rPr>
        <w:t>- Aşağıdaki DNA’ların hangisinde, kendini eşleme sırasında mutasyon meydana gelmiştir?</w:t>
      </w:r>
    </w:p>
    <w:p w:rsidR="004F6652" w:rsidRPr="00AD385C" w:rsidRDefault="004F6652" w:rsidP="00186778">
      <w:pPr>
        <w:jc w:val="both"/>
        <w:rPr>
          <w:rFonts w:ascii="Times New Roman" w:hAnsi="Times New Roman"/>
          <w:sz w:val="24"/>
          <w:szCs w:val="24"/>
        </w:rPr>
      </w:pPr>
      <w:r w:rsidRPr="007A6AEF">
        <w:rPr>
          <w:rFonts w:ascii="Times New Roman" w:hAnsi="Times New Roman"/>
          <w:noProof/>
          <w:sz w:val="24"/>
          <w:szCs w:val="24"/>
          <w:lang w:eastAsia="tr-TR"/>
        </w:rPr>
        <w:pict>
          <v:shape id="Resim 19" o:spid="_x0000_i1028" type="#_x0000_t75" style="width:173.25pt;height:54pt;visibility:visible">
            <v:imagedata r:id="rId9" o:title="" gain="2.5" blacklevel="-6554f"/>
          </v:shape>
        </w:pict>
      </w:r>
      <w:r w:rsidRPr="00AD385C">
        <w:rPr>
          <w:rFonts w:ascii="Times New Roman" w:hAnsi="Times New Roman"/>
          <w:sz w:val="24"/>
          <w:szCs w:val="24"/>
        </w:rPr>
        <w:t xml:space="preserve">  </w:t>
      </w:r>
      <w:r w:rsidRPr="007A6AEF">
        <w:rPr>
          <w:rFonts w:ascii="Times New Roman" w:hAnsi="Times New Roman"/>
          <w:noProof/>
          <w:sz w:val="24"/>
          <w:szCs w:val="24"/>
          <w:lang w:eastAsia="tr-TR"/>
        </w:rPr>
        <w:pict>
          <v:shape id="_x0000_i1029" type="#_x0000_t75" style="width:172.5pt;height:66pt;visibility:visible">
            <v:imagedata r:id="rId10" o:title="" gain="2.5" blacklevel="-6554f"/>
          </v:shape>
        </w:pict>
      </w:r>
    </w:p>
    <w:p w:rsidR="004F6652" w:rsidRDefault="004F6652" w:rsidP="00186778">
      <w:pPr>
        <w:rPr>
          <w:rFonts w:ascii="Times New Roman" w:hAnsi="Times New Roman"/>
          <w:sz w:val="24"/>
          <w:szCs w:val="24"/>
        </w:rPr>
      </w:pPr>
      <w:r w:rsidRPr="007A6AEF">
        <w:rPr>
          <w:rFonts w:ascii="Times New Roman" w:hAnsi="Times New Roman"/>
          <w:noProof/>
          <w:sz w:val="24"/>
          <w:szCs w:val="24"/>
          <w:lang w:eastAsia="tr-TR"/>
        </w:rPr>
        <w:pict>
          <v:shape id="Resim 17" o:spid="_x0000_i1030" type="#_x0000_t75" style="width:178.5pt;height:53.25pt;visibility:visible">
            <v:imagedata r:id="rId11" o:title="" gain="2.5" blacklevel="-6554f"/>
          </v:shape>
        </w:pict>
      </w:r>
      <w:r w:rsidRPr="00AD385C">
        <w:rPr>
          <w:rFonts w:ascii="Times New Roman" w:hAnsi="Times New Roman"/>
          <w:sz w:val="24"/>
          <w:szCs w:val="24"/>
        </w:rPr>
        <w:t xml:space="preserve">    </w:t>
      </w:r>
      <w:r w:rsidRPr="007A6AEF">
        <w:rPr>
          <w:rFonts w:ascii="Times New Roman" w:hAnsi="Times New Roman"/>
          <w:noProof/>
          <w:sz w:val="24"/>
          <w:szCs w:val="24"/>
          <w:lang w:eastAsia="tr-TR"/>
        </w:rPr>
        <w:pict>
          <v:shape id="Resim 16" o:spid="_x0000_i1031" type="#_x0000_t75" style="width:185.25pt;height:54.75pt;visibility:visible">
            <v:imagedata r:id="rId12" o:title="" gain="2.5" blacklevel="-6554f"/>
          </v:shape>
        </w:pict>
      </w:r>
    </w:p>
    <w:p w:rsidR="004F6652" w:rsidRPr="00AD385C" w:rsidRDefault="004F6652" w:rsidP="00186778">
      <w:pPr>
        <w:rPr>
          <w:rFonts w:ascii="Times New Roman" w:hAnsi="Times New Roman"/>
          <w:sz w:val="24"/>
          <w:szCs w:val="24"/>
        </w:rPr>
      </w:pPr>
      <w:r w:rsidRPr="007A6AEF">
        <w:rPr>
          <w:rFonts w:ascii="Times New Roman" w:hAnsi="Times New Roman"/>
          <w:noProof/>
          <w:sz w:val="24"/>
          <w:szCs w:val="24"/>
          <w:lang w:eastAsia="tr-TR"/>
        </w:rPr>
        <w:pict>
          <v:shape id="Resim 3" o:spid="_x0000_i1032" type="#_x0000_t75" style="width:250.5pt;height:113.25pt;visibility:visible">
            <v:imagedata r:id="rId13" o:title=""/>
          </v:shape>
        </w:pict>
      </w: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  <w:r w:rsidRPr="007A6AEF">
        <w:rPr>
          <w:rFonts w:ascii="Times New Roman" w:hAnsi="Times New Roman"/>
          <w:noProof/>
          <w:sz w:val="24"/>
          <w:szCs w:val="24"/>
          <w:lang w:eastAsia="tr-TR"/>
        </w:rPr>
        <w:pict>
          <v:shape id="Resim 4" o:spid="_x0000_i1033" type="#_x0000_t75" style="width:252.75pt;height:78.75pt;visibility:visible">
            <v:imagedata r:id="rId14" o:title=""/>
          </v:shape>
        </w:pict>
      </w:r>
    </w:p>
    <w:p w:rsidR="004F6652" w:rsidRPr="00AD385C" w:rsidRDefault="004F6652" w:rsidP="001867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AD385C">
        <w:rPr>
          <w:rFonts w:ascii="Times New Roman" w:hAnsi="Times New Roman"/>
          <w:b/>
          <w:sz w:val="24"/>
          <w:szCs w:val="24"/>
        </w:rPr>
        <w:t>- Aşağıdakilerden hangisi basıncı artırmak için yapılmıştır?</w:t>
      </w:r>
    </w:p>
    <w:p w:rsidR="004F6652" w:rsidRPr="00AD385C" w:rsidRDefault="004F6652" w:rsidP="00186778">
      <w:pPr>
        <w:jc w:val="both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A) Rayların şekil bozukluğuna uğramaması için trenlerdeki tekerlek sayısının artırılması</w:t>
      </w:r>
    </w:p>
    <w:p w:rsidR="004F6652" w:rsidRPr="00AD385C" w:rsidRDefault="004F6652" w:rsidP="00186778">
      <w:pPr>
        <w:jc w:val="both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B)Meyvenin daha rahat kesilmesi için bıçağın keskinleştirilmesi</w:t>
      </w:r>
    </w:p>
    <w:p w:rsidR="004F6652" w:rsidRPr="00AD385C" w:rsidRDefault="004F6652" w:rsidP="00186778">
      <w:pPr>
        <w:jc w:val="both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C) Karda daha rahat yürümek için kar ayakkabısı kullanılması</w:t>
      </w:r>
    </w:p>
    <w:p w:rsidR="004F6652" w:rsidRDefault="004F6652" w:rsidP="00186778">
      <w:pPr>
        <w:jc w:val="both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D) Traktörlerin toprağa saplanmaması için geniş tekerlekli yapılması</w:t>
      </w:r>
    </w:p>
    <w:p w:rsidR="004F6652" w:rsidRPr="00AD385C" w:rsidRDefault="004F6652" w:rsidP="00186778">
      <w:pPr>
        <w:jc w:val="both"/>
        <w:rPr>
          <w:rFonts w:ascii="Times New Roman" w:hAnsi="Times New Roman"/>
          <w:sz w:val="24"/>
          <w:szCs w:val="24"/>
        </w:rPr>
      </w:pPr>
    </w:p>
    <w:p w:rsidR="004F6652" w:rsidRPr="00AD385C" w:rsidRDefault="004F6652" w:rsidP="00FB7E9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AD385C">
        <w:rPr>
          <w:rFonts w:ascii="Times New Roman" w:hAnsi="Times New Roman"/>
          <w:b/>
          <w:sz w:val="24"/>
          <w:szCs w:val="24"/>
        </w:rPr>
        <w:t>. Aşağıdakilerden hangisi adaptasyondur?</w:t>
      </w:r>
    </w:p>
    <w:p w:rsidR="004F6652" w:rsidRPr="00AD385C" w:rsidRDefault="004F6652" w:rsidP="00FB7E9D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A) 6 Parmaklılık        B) Bukalemunun renk değiştirmesi</w:t>
      </w:r>
    </w:p>
    <w:p w:rsidR="004F6652" w:rsidRPr="00AD385C" w:rsidRDefault="004F6652" w:rsidP="0009660F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C) Güneşte esmerleşmek      D) Kanser olmak</w:t>
      </w:r>
    </w:p>
    <w:p w:rsidR="004F6652" w:rsidRPr="00AD385C" w:rsidRDefault="004F6652" w:rsidP="0009660F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 w:rsidP="000966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AD385C">
        <w:rPr>
          <w:rFonts w:ascii="Times New Roman" w:hAnsi="Times New Roman"/>
          <w:sz w:val="24"/>
          <w:szCs w:val="24"/>
        </w:rPr>
        <w:t>-    I.  Metaller ısı ve elektriği iletir.</w:t>
      </w:r>
    </w:p>
    <w:p w:rsidR="004F6652" w:rsidRPr="00AD385C" w:rsidRDefault="004F6652" w:rsidP="0009660F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       II. Metaller kendi aralarında bileşik yapmaz.</w:t>
      </w:r>
    </w:p>
    <w:p w:rsidR="004F6652" w:rsidRPr="00AD385C" w:rsidRDefault="004F6652" w:rsidP="0009660F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      III. Ametaller ile metaller arasında  bağ oluşur.</w:t>
      </w:r>
    </w:p>
    <w:p w:rsidR="004F6652" w:rsidRPr="00AD385C" w:rsidRDefault="004F6652" w:rsidP="0009660F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      IV. Ametaller kendi aralarında bağ oluşturmaz.</w:t>
      </w:r>
    </w:p>
    <w:p w:rsidR="004F6652" w:rsidRPr="00AD385C" w:rsidRDefault="004F6652" w:rsidP="0009660F">
      <w:pPr>
        <w:rPr>
          <w:rFonts w:ascii="Times New Roman" w:hAnsi="Times New Roman"/>
          <w:b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    </w:t>
      </w:r>
      <w:r w:rsidRPr="00AD385C">
        <w:rPr>
          <w:rFonts w:ascii="Times New Roman" w:hAnsi="Times New Roman"/>
          <w:b/>
          <w:sz w:val="24"/>
          <w:szCs w:val="24"/>
        </w:rPr>
        <w:t xml:space="preserve">Yukarıdaki ifadelerden hangileri </w:t>
      </w:r>
      <w:r w:rsidRPr="00AD385C">
        <w:rPr>
          <w:rFonts w:ascii="Times New Roman" w:hAnsi="Times New Roman"/>
          <w:b/>
          <w:sz w:val="24"/>
          <w:szCs w:val="24"/>
          <w:u w:val="single"/>
        </w:rPr>
        <w:t>doğrudur?</w:t>
      </w:r>
    </w:p>
    <w:p w:rsidR="004F6652" w:rsidRPr="00AD385C" w:rsidRDefault="004F6652" w:rsidP="0009660F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       A)I,II</w:t>
      </w:r>
      <w:r w:rsidRPr="00AD385C">
        <w:rPr>
          <w:rFonts w:ascii="Times New Roman" w:hAnsi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AD385C">
        <w:rPr>
          <w:rFonts w:ascii="Times New Roman" w:hAnsi="Times New Roman"/>
          <w:sz w:val="24"/>
          <w:szCs w:val="24"/>
        </w:rPr>
        <w:t xml:space="preserve">  B)I,II,III</w:t>
      </w:r>
      <w:r w:rsidRPr="00AD385C">
        <w:rPr>
          <w:rFonts w:ascii="Times New Roman" w:hAnsi="Times New Roman"/>
          <w:sz w:val="24"/>
          <w:szCs w:val="24"/>
        </w:rPr>
        <w:tab/>
        <w:t xml:space="preserve">      </w:t>
      </w:r>
    </w:p>
    <w:p w:rsidR="004F6652" w:rsidRPr="00AD385C" w:rsidRDefault="004F6652" w:rsidP="0009660F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       C)II,III,IV</w:t>
      </w:r>
      <w:r>
        <w:rPr>
          <w:rFonts w:ascii="Times New Roman" w:hAnsi="Times New Roman"/>
          <w:sz w:val="24"/>
          <w:szCs w:val="24"/>
        </w:rPr>
        <w:tab/>
        <w:t xml:space="preserve">               </w:t>
      </w:r>
      <w:r w:rsidRPr="00AD385C">
        <w:rPr>
          <w:rFonts w:ascii="Times New Roman" w:hAnsi="Times New Roman"/>
          <w:sz w:val="24"/>
          <w:szCs w:val="24"/>
        </w:rPr>
        <w:t xml:space="preserve">  D)I,II,III,IV</w:t>
      </w:r>
    </w:p>
    <w:p w:rsidR="004F6652" w:rsidRDefault="004F6652" w:rsidP="0009660F">
      <w:pPr>
        <w:rPr>
          <w:rFonts w:ascii="Times New Roman" w:hAnsi="Times New Roman"/>
          <w:b/>
          <w:sz w:val="24"/>
          <w:szCs w:val="24"/>
        </w:rPr>
      </w:pPr>
    </w:p>
    <w:p w:rsidR="004F6652" w:rsidRDefault="004F6652" w:rsidP="0009660F">
      <w:pPr>
        <w:rPr>
          <w:rFonts w:ascii="Times New Roman" w:hAnsi="Times New Roman"/>
          <w:b/>
          <w:sz w:val="24"/>
          <w:szCs w:val="24"/>
        </w:rPr>
      </w:pPr>
    </w:p>
    <w:p w:rsidR="004F6652" w:rsidRPr="00AD385C" w:rsidRDefault="004F6652" w:rsidP="0009660F">
      <w:p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 id="Resim 6" o:spid="_x0000_s1026" type="#_x0000_t75" alt="sıvıb" style="position:absolute;margin-left:.45pt;margin-top:16.65pt;width:226.4pt;height:63.65pt;z-index:-251662848;visibility:visible">
            <v:imagedata r:id="rId15" o:title=""/>
          </v:shape>
        </w:pict>
      </w:r>
      <w:r>
        <w:rPr>
          <w:rFonts w:ascii="Times New Roman" w:hAnsi="Times New Roman"/>
          <w:b/>
          <w:sz w:val="24"/>
          <w:szCs w:val="24"/>
        </w:rPr>
        <w:t>13</w:t>
      </w:r>
      <w:r w:rsidRPr="00AD385C">
        <w:rPr>
          <w:rFonts w:ascii="Times New Roman" w:hAnsi="Times New Roman"/>
          <w:b/>
          <w:sz w:val="24"/>
          <w:szCs w:val="24"/>
        </w:rPr>
        <w:t>-</w:t>
      </w:r>
    </w:p>
    <w:p w:rsidR="004F6652" w:rsidRPr="00AD385C" w:rsidRDefault="004F6652" w:rsidP="0009660F">
      <w:pPr>
        <w:rPr>
          <w:rFonts w:ascii="Times New Roman" w:hAnsi="Times New Roman"/>
          <w:b/>
          <w:sz w:val="24"/>
          <w:szCs w:val="24"/>
        </w:rPr>
      </w:pPr>
    </w:p>
    <w:p w:rsidR="004F6652" w:rsidRPr="00AD385C" w:rsidRDefault="004F6652" w:rsidP="0009660F">
      <w:pPr>
        <w:rPr>
          <w:rFonts w:ascii="Times New Roman" w:hAnsi="Times New Roman"/>
          <w:b/>
          <w:sz w:val="24"/>
          <w:szCs w:val="24"/>
        </w:rPr>
      </w:pPr>
    </w:p>
    <w:p w:rsidR="004F6652" w:rsidRPr="00AD385C" w:rsidRDefault="004F6652" w:rsidP="004F71A7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 w:rsidP="004F71A7">
      <w:pPr>
        <w:ind w:left="180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Şekildeki kaplarda bulunan sıvıların yoğunlukları eşittir. </w:t>
      </w:r>
      <w:r w:rsidRPr="00AD385C">
        <w:rPr>
          <w:rFonts w:ascii="Times New Roman" w:hAnsi="Times New Roman"/>
          <w:b/>
          <w:sz w:val="24"/>
          <w:szCs w:val="24"/>
        </w:rPr>
        <w:t xml:space="preserve">  Buna göre bu sıvıların kabın tabanına yaptıkları basınçları </w:t>
      </w:r>
      <w:r w:rsidRPr="00AD385C">
        <w:rPr>
          <w:rFonts w:ascii="Times New Roman" w:hAnsi="Times New Roman"/>
          <w:b/>
          <w:bCs/>
          <w:color w:val="FFFFFF"/>
          <w:sz w:val="24"/>
          <w:szCs w:val="24"/>
        </w:rPr>
        <w:t>.</w:t>
      </w:r>
      <w:r w:rsidRPr="00AD385C">
        <w:rPr>
          <w:rFonts w:ascii="Times New Roman" w:hAnsi="Times New Roman"/>
          <w:b/>
          <w:sz w:val="24"/>
          <w:szCs w:val="24"/>
        </w:rPr>
        <w:t>arasında nasıl bir ilişki vardır?</w:t>
      </w:r>
    </w:p>
    <w:p w:rsidR="004F6652" w:rsidRPr="00AD385C" w:rsidRDefault="004F6652" w:rsidP="0009660F">
      <w:pPr>
        <w:ind w:left="180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 xml:space="preserve"> A)</w:t>
      </w:r>
      <w:r w:rsidRPr="00AD385C">
        <w:rPr>
          <w:rFonts w:ascii="Times New Roman" w:hAnsi="Times New Roman"/>
          <w:sz w:val="24"/>
          <w:szCs w:val="24"/>
        </w:rPr>
        <w:t xml:space="preserve"> I = II = III                        </w:t>
      </w:r>
      <w:r w:rsidRPr="00AD385C">
        <w:rPr>
          <w:rFonts w:ascii="Times New Roman" w:hAnsi="Times New Roman"/>
          <w:b/>
          <w:sz w:val="24"/>
          <w:szCs w:val="24"/>
        </w:rPr>
        <w:t xml:space="preserve"> B) </w:t>
      </w:r>
      <w:r w:rsidRPr="00AD385C">
        <w:rPr>
          <w:rFonts w:ascii="Times New Roman" w:hAnsi="Times New Roman"/>
          <w:sz w:val="24"/>
          <w:szCs w:val="24"/>
        </w:rPr>
        <w:t xml:space="preserve">I &gt; II&gt; III    </w:t>
      </w:r>
    </w:p>
    <w:p w:rsidR="004F6652" w:rsidRPr="00AD385C" w:rsidRDefault="004F6652" w:rsidP="0009660F">
      <w:pPr>
        <w:ind w:left="180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 xml:space="preserve"> C)</w:t>
      </w:r>
      <w:r w:rsidRPr="00AD385C">
        <w:rPr>
          <w:rFonts w:ascii="Times New Roman" w:hAnsi="Times New Roman"/>
          <w:sz w:val="24"/>
          <w:szCs w:val="24"/>
        </w:rPr>
        <w:t xml:space="preserve"> II &gt; I = III                         </w:t>
      </w:r>
      <w:r w:rsidRPr="00AD385C">
        <w:rPr>
          <w:rFonts w:ascii="Times New Roman" w:hAnsi="Times New Roman"/>
          <w:b/>
          <w:sz w:val="24"/>
          <w:szCs w:val="24"/>
        </w:rPr>
        <w:t xml:space="preserve">D) </w:t>
      </w:r>
      <w:r w:rsidRPr="00AD385C">
        <w:rPr>
          <w:rFonts w:ascii="Times New Roman" w:hAnsi="Times New Roman"/>
          <w:sz w:val="24"/>
          <w:szCs w:val="24"/>
        </w:rPr>
        <w:t>I=III &gt; II</w:t>
      </w:r>
    </w:p>
    <w:p w:rsidR="004F6652" w:rsidRPr="00AD385C" w:rsidRDefault="004F6652" w:rsidP="000966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14</w:t>
      </w:r>
      <w:r w:rsidRPr="00AD385C">
        <w:rPr>
          <w:rFonts w:ascii="Times New Roman" w:hAnsi="Times New Roman"/>
          <w:bCs/>
          <w:sz w:val="24"/>
          <w:szCs w:val="24"/>
        </w:rPr>
        <w:t>-Biyoteknolojinin asıl amacı, biyolojik bir sistemi ya da canlıyı endüstriyel alanda kullanmak üzere üretmektir.</w:t>
      </w:r>
    </w:p>
    <w:p w:rsidR="004F6652" w:rsidRPr="00AD385C" w:rsidRDefault="004F6652" w:rsidP="0009660F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 w:rsidRPr="00AD385C">
        <w:rPr>
          <w:rFonts w:ascii="Times New Roman" w:hAnsi="Times New Roman"/>
          <w:b/>
          <w:bCs/>
          <w:sz w:val="24"/>
          <w:szCs w:val="24"/>
        </w:rPr>
        <w:t>Buna göre aşağıdakilerden hangisi bu amaca uyar?</w:t>
      </w:r>
    </w:p>
    <w:p w:rsidR="004F6652" w:rsidRPr="00AD385C" w:rsidRDefault="004F6652" w:rsidP="0009660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>A)</w:t>
      </w:r>
      <w:r w:rsidRPr="00AD385C">
        <w:rPr>
          <w:rFonts w:ascii="Times New Roman" w:hAnsi="Times New Roman"/>
          <w:sz w:val="24"/>
          <w:szCs w:val="24"/>
        </w:rPr>
        <w:t xml:space="preserve"> İnsülin hormonunu bir bakteri türünden üretmek</w:t>
      </w:r>
    </w:p>
    <w:p w:rsidR="004F6652" w:rsidRPr="00AD385C" w:rsidRDefault="004F6652" w:rsidP="0009660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>B)</w:t>
      </w:r>
      <w:r w:rsidRPr="00AD385C">
        <w:rPr>
          <w:rFonts w:ascii="Times New Roman" w:hAnsi="Times New Roman"/>
          <w:sz w:val="24"/>
          <w:szCs w:val="24"/>
        </w:rPr>
        <w:t xml:space="preserve"> İnsanların genetik yapılarını değiştirerek güçlü insanlar üretmek</w:t>
      </w:r>
    </w:p>
    <w:p w:rsidR="004F6652" w:rsidRPr="00AD385C" w:rsidRDefault="004F6652" w:rsidP="0009660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>C)</w:t>
      </w:r>
      <w:r w:rsidRPr="00AD385C">
        <w:rPr>
          <w:rFonts w:ascii="Times New Roman" w:hAnsi="Times New Roman"/>
          <w:sz w:val="24"/>
          <w:szCs w:val="24"/>
        </w:rPr>
        <w:t xml:space="preserve"> Hastalık yapıcı bakterileri üretmek</w:t>
      </w:r>
    </w:p>
    <w:p w:rsidR="004F6652" w:rsidRPr="00AD385C" w:rsidRDefault="004F6652" w:rsidP="0009660F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>D)</w:t>
      </w:r>
      <w:r w:rsidRPr="00AD385C">
        <w:rPr>
          <w:rFonts w:ascii="Times New Roman" w:hAnsi="Times New Roman"/>
          <w:sz w:val="24"/>
          <w:szCs w:val="24"/>
        </w:rPr>
        <w:t xml:space="preserve"> İyi kalitede sebze, meyve üretmek</w:t>
      </w:r>
    </w:p>
    <w:p w:rsidR="004F6652" w:rsidRPr="00AD385C" w:rsidRDefault="004F6652" w:rsidP="00186778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15</w:t>
      </w:r>
      <w:r w:rsidRPr="00AD385C">
        <w:rPr>
          <w:rFonts w:ascii="Times New Roman" w:hAnsi="Times New Roman"/>
          <w:b/>
          <w:bCs/>
          <w:sz w:val="24"/>
          <w:szCs w:val="24"/>
        </w:rPr>
        <w:t xml:space="preserve">- Aşağıdakilerden hangisi kalıtsal bir hastalık </w:t>
      </w:r>
      <w:r w:rsidRPr="00AD385C">
        <w:rPr>
          <w:rFonts w:ascii="Times New Roman" w:hAnsi="Times New Roman"/>
          <w:b/>
          <w:bCs/>
          <w:sz w:val="24"/>
          <w:szCs w:val="24"/>
          <w:u w:val="single"/>
        </w:rPr>
        <w:t>değildir?</w:t>
      </w:r>
    </w:p>
    <w:p w:rsidR="004F6652" w:rsidRPr="00AD385C" w:rsidRDefault="004F6652" w:rsidP="00186778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AD385C">
        <w:rPr>
          <w:rFonts w:ascii="Times New Roman" w:hAnsi="Times New Roman"/>
          <w:bCs/>
          <w:sz w:val="24"/>
          <w:szCs w:val="24"/>
        </w:rPr>
        <w:t xml:space="preserve"> A) Renk körlüğü              B) Hemofili  </w:t>
      </w:r>
    </w:p>
    <w:p w:rsidR="004F6652" w:rsidRPr="00AD385C" w:rsidRDefault="004F6652" w:rsidP="00186778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AD385C">
        <w:rPr>
          <w:rFonts w:ascii="Times New Roman" w:hAnsi="Times New Roman"/>
          <w:bCs/>
          <w:sz w:val="24"/>
          <w:szCs w:val="24"/>
        </w:rPr>
        <w:t xml:space="preserve"> C) Su Çiçeği                    D) Down sendromu </w:t>
      </w:r>
    </w:p>
    <w:p w:rsidR="004F6652" w:rsidRPr="00AD385C" w:rsidRDefault="004F6652" w:rsidP="000966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16-</w:t>
      </w:r>
    </w:p>
    <w:p w:rsidR="004F6652" w:rsidRDefault="004F6652" w:rsidP="00186778">
      <w:pPr>
        <w:ind w:left="180"/>
        <w:rPr>
          <w:rFonts w:ascii="Times New Roman" w:hAnsi="Times New Roman"/>
          <w:b/>
          <w:sz w:val="24"/>
          <w:szCs w:val="24"/>
        </w:rPr>
      </w:pPr>
      <w:r w:rsidRPr="007A6AEF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31" o:spid="_x0000_i1034" type="#_x0000_t75" style="width:245.25pt;height:168.75pt;visibility:visible">
            <v:imagedata r:id="rId16" o:title=""/>
          </v:shape>
        </w:pict>
      </w:r>
    </w:p>
    <w:p w:rsidR="004F6652" w:rsidRDefault="004F6652" w:rsidP="00186778">
      <w:pPr>
        <w:ind w:left="180"/>
        <w:rPr>
          <w:rFonts w:ascii="Times New Roman" w:hAnsi="Times New Roman"/>
          <w:b/>
          <w:sz w:val="24"/>
          <w:szCs w:val="24"/>
        </w:rPr>
      </w:pPr>
    </w:p>
    <w:p w:rsidR="004F6652" w:rsidRDefault="004F6652" w:rsidP="00186778">
      <w:pPr>
        <w:ind w:left="180"/>
        <w:rPr>
          <w:rFonts w:ascii="Times New Roman" w:hAnsi="Times New Roman"/>
          <w:b/>
          <w:sz w:val="24"/>
          <w:szCs w:val="24"/>
        </w:rPr>
      </w:pPr>
    </w:p>
    <w:p w:rsidR="004F6652" w:rsidRPr="00AD385C" w:rsidRDefault="004F6652" w:rsidP="00186778">
      <w:pPr>
        <w:ind w:left="1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17-</w:t>
      </w:r>
    </w:p>
    <w:p w:rsidR="004F6652" w:rsidRDefault="004F6652" w:rsidP="0009660F">
      <w:pPr>
        <w:ind w:left="180"/>
        <w:rPr>
          <w:rFonts w:ascii="Times New Roman" w:hAnsi="Times New Roman"/>
          <w:noProof/>
          <w:sz w:val="24"/>
          <w:szCs w:val="24"/>
          <w:lang w:eastAsia="tr-TR"/>
        </w:rPr>
      </w:pPr>
      <w:r w:rsidRPr="007A6AEF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63" o:spid="_x0000_i1035" type="#_x0000_t75" style="width:246pt;height:327.75pt;visibility:visible">
            <v:imagedata r:id="rId17" o:title=""/>
          </v:shape>
        </w:pict>
      </w:r>
    </w:p>
    <w:p w:rsidR="004F6652" w:rsidRPr="00AD385C" w:rsidRDefault="004F6652" w:rsidP="0009660F">
      <w:pPr>
        <w:ind w:left="18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291" o:spid="_x0000_s1027" type="#_x0000_t75" style="position:absolute;left:0;text-align:left;margin-left:26.8pt;margin-top:9.7pt;width:230pt;height:308.55pt;z-index:-251654656;visibility:visible">
            <v:imagedata r:id="rId18" o:title="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t>18-</w:t>
      </w:r>
    </w:p>
    <w:p w:rsidR="004F6652" w:rsidRPr="00AD385C" w:rsidRDefault="004F6652" w:rsidP="0009660F">
      <w:pPr>
        <w:ind w:left="180"/>
        <w:rPr>
          <w:rFonts w:ascii="Times New Roman" w:hAnsi="Times New Roman"/>
          <w:b/>
          <w:sz w:val="24"/>
          <w:szCs w:val="24"/>
        </w:rPr>
      </w:pP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</w:p>
    <w:p w:rsidR="004F6652" w:rsidRDefault="004F6652">
      <w:pPr>
        <w:rPr>
          <w:rFonts w:ascii="Times New Roman" w:hAnsi="Times New Roman"/>
          <w:sz w:val="24"/>
          <w:szCs w:val="24"/>
        </w:rPr>
      </w:pPr>
    </w:p>
    <w:p w:rsidR="004F6652" w:rsidRDefault="004F6652">
      <w:pPr>
        <w:rPr>
          <w:rFonts w:ascii="Times New Roman" w:hAnsi="Times New Roman"/>
          <w:sz w:val="24"/>
          <w:szCs w:val="24"/>
        </w:rPr>
      </w:pPr>
    </w:p>
    <w:p w:rsidR="004F6652" w:rsidRDefault="004F6652">
      <w:pPr>
        <w:rPr>
          <w:rFonts w:ascii="Times New Roman" w:hAnsi="Times New Roman"/>
          <w:sz w:val="24"/>
          <w:szCs w:val="24"/>
        </w:rPr>
      </w:pPr>
    </w:p>
    <w:p w:rsidR="004F6652" w:rsidRDefault="004F6652">
      <w:pPr>
        <w:rPr>
          <w:rFonts w:ascii="Times New Roman" w:hAnsi="Times New Roman"/>
          <w:sz w:val="24"/>
          <w:szCs w:val="24"/>
        </w:rPr>
      </w:pPr>
    </w:p>
    <w:p w:rsidR="004F6652" w:rsidRDefault="004F6652">
      <w:pPr>
        <w:rPr>
          <w:rFonts w:ascii="Times New Roman" w:hAnsi="Times New Roman"/>
          <w:sz w:val="24"/>
          <w:szCs w:val="24"/>
        </w:rPr>
      </w:pPr>
    </w:p>
    <w:p w:rsidR="004F6652" w:rsidRDefault="004F665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8" o:spid="_x0000_s1028" type="#_x0000_t75" alt="SORU16" style="position:absolute;margin-left:24.9pt;margin-top:5.6pt;width:200.1pt;height:203.8pt;z-index:-251661824;visibility:visible">
            <v:imagedata r:id="rId19" o:title=""/>
          </v:shape>
        </w:pict>
      </w:r>
      <w:r>
        <w:rPr>
          <w:rFonts w:ascii="Times New Roman" w:hAnsi="Times New Roman"/>
          <w:sz w:val="24"/>
          <w:szCs w:val="24"/>
        </w:rPr>
        <w:t>19-</w:t>
      </w:r>
    </w:p>
    <w:p w:rsidR="004F6652" w:rsidRDefault="004F6652">
      <w:pPr>
        <w:rPr>
          <w:rFonts w:ascii="Times New Roman" w:hAnsi="Times New Roman"/>
          <w:sz w:val="24"/>
          <w:szCs w:val="24"/>
        </w:rPr>
      </w:pPr>
    </w:p>
    <w:p w:rsidR="004F6652" w:rsidRDefault="004F6652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>
      <w:pPr>
        <w:rPr>
          <w:rFonts w:ascii="Times New Roman" w:hAnsi="Times New Roman"/>
          <w:sz w:val="24"/>
          <w:szCs w:val="24"/>
        </w:rPr>
      </w:pPr>
    </w:p>
    <w:p w:rsidR="004F6652" w:rsidRPr="00AD385C" w:rsidRDefault="004F6652" w:rsidP="004F71A7">
      <w:pPr>
        <w:spacing w:before="120"/>
        <w:ind w:left="181"/>
        <w:rPr>
          <w:rFonts w:ascii="Times New Roman" w:hAnsi="Times New Roman"/>
          <w:bCs/>
          <w:sz w:val="24"/>
          <w:szCs w:val="24"/>
        </w:rPr>
      </w:pPr>
      <w:r w:rsidRPr="00AD385C">
        <w:rPr>
          <w:rFonts w:ascii="Times New Roman" w:hAnsi="Times New Roman"/>
          <w:bCs/>
          <w:sz w:val="24"/>
          <w:szCs w:val="24"/>
        </w:rPr>
        <w:t>Ceren, Seren ve Eren bazı elementlerin özellikleri hakkında bilgi vermiştir.</w:t>
      </w:r>
      <w:r w:rsidRPr="00AD385C">
        <w:rPr>
          <w:rFonts w:ascii="Times New Roman" w:hAnsi="Times New Roman"/>
          <w:b/>
          <w:bCs/>
          <w:sz w:val="24"/>
          <w:szCs w:val="24"/>
        </w:rPr>
        <w:t>Buna göre öğrencilerin verdiği bilgilerin metal, ametal, yarı metal olarak eşleştirilmesi aşağıdakilerden hangisinde doğru verilmiştir?</w:t>
      </w:r>
    </w:p>
    <w:p w:rsidR="004F6652" w:rsidRPr="00AD385C" w:rsidRDefault="004F6652" w:rsidP="00E0463D">
      <w:pPr>
        <w:spacing w:before="120"/>
        <w:rPr>
          <w:rFonts w:ascii="Times New Roman" w:hAnsi="Times New Roman"/>
          <w:b/>
          <w:bCs/>
          <w:sz w:val="24"/>
          <w:szCs w:val="24"/>
        </w:rPr>
      </w:pPr>
      <w:r w:rsidRPr="00AD385C">
        <w:rPr>
          <w:rFonts w:ascii="Times New Roman" w:hAnsi="Times New Roman"/>
          <w:b/>
          <w:bCs/>
          <w:sz w:val="24"/>
          <w:szCs w:val="24"/>
          <w:u w:val="single"/>
        </w:rPr>
        <w:t xml:space="preserve">      Ceren </w:t>
      </w:r>
      <w:r w:rsidRPr="00AD385C">
        <w:rPr>
          <w:rFonts w:ascii="Times New Roman" w:hAnsi="Times New Roman"/>
          <w:bCs/>
          <w:sz w:val="24"/>
          <w:szCs w:val="24"/>
        </w:rPr>
        <w:t xml:space="preserve">             </w:t>
      </w:r>
      <w:r w:rsidRPr="00AD385C">
        <w:rPr>
          <w:rFonts w:ascii="Times New Roman" w:hAnsi="Times New Roman"/>
          <w:b/>
          <w:bCs/>
          <w:sz w:val="24"/>
          <w:szCs w:val="24"/>
          <w:u w:val="single"/>
        </w:rPr>
        <w:t xml:space="preserve">Seren </w:t>
      </w:r>
      <w:r w:rsidRPr="00AD385C">
        <w:rPr>
          <w:rFonts w:ascii="Times New Roman" w:hAnsi="Times New Roman"/>
          <w:bCs/>
          <w:sz w:val="24"/>
          <w:szCs w:val="24"/>
        </w:rPr>
        <w:tab/>
        <w:t xml:space="preserve">          </w:t>
      </w:r>
      <w:r w:rsidRPr="00AD385C">
        <w:rPr>
          <w:rFonts w:ascii="Times New Roman" w:hAnsi="Times New Roman"/>
          <w:b/>
          <w:bCs/>
          <w:sz w:val="24"/>
          <w:szCs w:val="24"/>
          <w:u w:val="single"/>
        </w:rPr>
        <w:t>Eren</w:t>
      </w:r>
    </w:p>
    <w:p w:rsidR="004F6652" w:rsidRDefault="004F6652" w:rsidP="00DC7828">
      <w:pPr>
        <w:spacing w:before="120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A) Yarı metal</w:t>
      </w:r>
      <w:r w:rsidRPr="00AD385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</w:t>
      </w:r>
      <w:r w:rsidRPr="00AD385C">
        <w:rPr>
          <w:rFonts w:ascii="Times New Roman" w:hAnsi="Times New Roman"/>
          <w:sz w:val="24"/>
          <w:szCs w:val="24"/>
        </w:rPr>
        <w:t>Ametal</w:t>
      </w:r>
      <w:r w:rsidRPr="00AD385C">
        <w:rPr>
          <w:rFonts w:ascii="Times New Roman" w:hAnsi="Times New Roman"/>
          <w:sz w:val="24"/>
          <w:szCs w:val="24"/>
        </w:rPr>
        <w:tab/>
      </w:r>
      <w:r w:rsidRPr="00AD385C">
        <w:rPr>
          <w:rFonts w:ascii="Times New Roman" w:hAnsi="Times New Roman"/>
          <w:sz w:val="24"/>
          <w:szCs w:val="24"/>
        </w:rPr>
        <w:tab/>
        <w:t>Metal</w:t>
      </w:r>
    </w:p>
    <w:p w:rsidR="004F6652" w:rsidRPr="00AD385C" w:rsidRDefault="004F6652" w:rsidP="00DC7828">
      <w:pPr>
        <w:spacing w:before="120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B)Ametal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AD385C">
        <w:rPr>
          <w:rFonts w:ascii="Times New Roman" w:hAnsi="Times New Roman"/>
          <w:sz w:val="24"/>
          <w:szCs w:val="24"/>
        </w:rPr>
        <w:t>Yarı metal</w:t>
      </w:r>
      <w:r w:rsidRPr="00AD385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AD385C">
        <w:rPr>
          <w:rFonts w:ascii="Times New Roman" w:hAnsi="Times New Roman"/>
          <w:sz w:val="24"/>
          <w:szCs w:val="24"/>
        </w:rPr>
        <w:t>Ametal</w:t>
      </w:r>
    </w:p>
    <w:p w:rsidR="004F6652" w:rsidRDefault="004F6652" w:rsidP="00E0463D">
      <w:pPr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Pr="00AD385C">
        <w:rPr>
          <w:rFonts w:ascii="Times New Roman" w:hAnsi="Times New Roman"/>
          <w:sz w:val="24"/>
          <w:szCs w:val="24"/>
        </w:rPr>
        <w:t>Yarı metal</w:t>
      </w:r>
      <w:r w:rsidRPr="00AD385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AD385C">
        <w:rPr>
          <w:rFonts w:ascii="Times New Roman" w:hAnsi="Times New Roman"/>
          <w:sz w:val="24"/>
          <w:szCs w:val="24"/>
        </w:rPr>
        <w:t>Metal</w:t>
      </w:r>
      <w:r w:rsidRPr="00AD385C">
        <w:rPr>
          <w:rFonts w:ascii="Times New Roman" w:hAnsi="Times New Roman"/>
          <w:sz w:val="24"/>
          <w:szCs w:val="24"/>
        </w:rPr>
        <w:tab/>
      </w:r>
      <w:r w:rsidRPr="00AD385C">
        <w:rPr>
          <w:rFonts w:ascii="Times New Roman" w:hAnsi="Times New Roman"/>
          <w:sz w:val="24"/>
          <w:szCs w:val="24"/>
        </w:rPr>
        <w:tab/>
        <w:t>Ametal</w:t>
      </w:r>
    </w:p>
    <w:p w:rsidR="004F6652" w:rsidRDefault="004F6652" w:rsidP="00E0463D">
      <w:pPr>
        <w:spacing w:before="120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D)</w:t>
      </w:r>
      <w:r w:rsidRPr="00AD385C">
        <w:rPr>
          <w:rFonts w:ascii="Times New Roman" w:hAnsi="Times New Roman"/>
          <w:sz w:val="24"/>
          <w:szCs w:val="24"/>
        </w:rPr>
        <w:t>Yarı metal</w:t>
      </w:r>
      <w:r w:rsidRPr="00AD385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AD385C">
        <w:rPr>
          <w:rFonts w:ascii="Times New Roman" w:hAnsi="Times New Roman"/>
          <w:sz w:val="24"/>
          <w:szCs w:val="24"/>
        </w:rPr>
        <w:t>Metal</w:t>
      </w:r>
      <w:r w:rsidRPr="00AD385C">
        <w:rPr>
          <w:rFonts w:ascii="Times New Roman" w:hAnsi="Times New Roman"/>
          <w:sz w:val="24"/>
          <w:szCs w:val="24"/>
        </w:rPr>
        <w:tab/>
        <w:t xml:space="preserve">          Yarı metal</w:t>
      </w:r>
    </w:p>
    <w:p w:rsidR="004F6652" w:rsidRPr="00AD385C" w:rsidRDefault="004F6652" w:rsidP="00E0463D">
      <w:pPr>
        <w:spacing w:before="120"/>
        <w:rPr>
          <w:rFonts w:ascii="Times New Roman" w:hAnsi="Times New Roman"/>
          <w:sz w:val="24"/>
          <w:szCs w:val="24"/>
        </w:rPr>
      </w:pPr>
    </w:p>
    <w:p w:rsidR="004F6652" w:rsidRPr="00AD385C" w:rsidRDefault="004F6652" w:rsidP="00DC782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 ‘Kapalı kaptaki sıvıya  uygulanan  basınç,bu sıvının her noktasına ve kabın iç yüzeyinin her noktasına aynen iletilir’şeklinde ifade eden bilim adamı aşağıdakilerden hangisidir?</w:t>
      </w:r>
    </w:p>
    <w:p w:rsidR="004F6652" w:rsidRPr="00AD385C" w:rsidRDefault="004F6652" w:rsidP="00DC7828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A) Blaise Pascal                 B) Evangelista Torricelli</w:t>
      </w:r>
    </w:p>
    <w:p w:rsidR="004F6652" w:rsidRDefault="004F6652" w:rsidP="00667B30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C) Isaac Newton                 D) Archimedes</w:t>
      </w:r>
    </w:p>
    <w:p w:rsidR="004F6652" w:rsidRDefault="004F6652" w:rsidP="002C74A0">
      <w:pPr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21-</w:t>
      </w:r>
    </w:p>
    <w:p w:rsidR="004F6652" w:rsidRPr="00AD385C" w:rsidRDefault="004F6652" w:rsidP="00DC782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AD385C">
        <w:rPr>
          <w:rFonts w:ascii="Times New Roman" w:hAnsi="Times New Roman"/>
          <w:b/>
          <w:sz w:val="24"/>
          <w:szCs w:val="24"/>
        </w:rPr>
        <w:t xml:space="preserve">I.  </w:t>
      </w:r>
      <w:r w:rsidRPr="00AD385C">
        <w:rPr>
          <w:rFonts w:ascii="Times New Roman" w:hAnsi="Times New Roman"/>
          <w:sz w:val="24"/>
          <w:szCs w:val="24"/>
        </w:rPr>
        <w:t>Isı ve elektriği iyi iletirler.</w:t>
      </w:r>
    </w:p>
    <w:p w:rsidR="004F6652" w:rsidRPr="00AD385C" w:rsidRDefault="004F6652" w:rsidP="00DC7828">
      <w:pPr>
        <w:pStyle w:val="NoSpacing"/>
        <w:rPr>
          <w:rFonts w:ascii="Times New Roman" w:hAnsi="Times New Roman"/>
          <w:b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 xml:space="preserve">      II. </w:t>
      </w:r>
      <w:r w:rsidRPr="00AD385C">
        <w:rPr>
          <w:rFonts w:ascii="Times New Roman" w:hAnsi="Times New Roman"/>
          <w:sz w:val="24"/>
          <w:szCs w:val="24"/>
        </w:rPr>
        <w:t>Oda sıcaklığında cıva hariç katı halde bulunurlar.</w:t>
      </w:r>
    </w:p>
    <w:p w:rsidR="004F6652" w:rsidRPr="00AD385C" w:rsidRDefault="004F6652" w:rsidP="00DC7828">
      <w:pPr>
        <w:pStyle w:val="NoSpacing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 xml:space="preserve">     III. </w:t>
      </w:r>
      <w:r w:rsidRPr="00AD385C">
        <w:rPr>
          <w:rFonts w:ascii="Times New Roman" w:hAnsi="Times New Roman"/>
          <w:sz w:val="24"/>
          <w:szCs w:val="24"/>
        </w:rPr>
        <w:t>Son yörüngelerinde 6, 7 ve 8 elektron bulunur.</w:t>
      </w:r>
    </w:p>
    <w:p w:rsidR="004F6652" w:rsidRDefault="004F6652" w:rsidP="00DC7828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4F6652" w:rsidRPr="00AD385C" w:rsidRDefault="004F6652" w:rsidP="00DC7828">
      <w:pPr>
        <w:pStyle w:val="NoSpacing"/>
        <w:rPr>
          <w:rFonts w:ascii="Times New Roman" w:hAnsi="Times New Roman"/>
          <w:b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>Metaller için yukarıdakilerden hangisi ya da hangileri doğrudur?</w:t>
      </w:r>
    </w:p>
    <w:p w:rsidR="004F6652" w:rsidRDefault="004F6652" w:rsidP="00DC7828">
      <w:pPr>
        <w:pStyle w:val="NoSpacing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A) Yalnız I  </w:t>
      </w:r>
      <w:r w:rsidRPr="00AD385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AD385C">
        <w:rPr>
          <w:rFonts w:ascii="Times New Roman" w:hAnsi="Times New Roman"/>
          <w:sz w:val="24"/>
          <w:szCs w:val="24"/>
        </w:rPr>
        <w:t xml:space="preserve">B) I ve II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AD38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</w:t>
      </w:r>
    </w:p>
    <w:p w:rsidR="004F6652" w:rsidRPr="00AD385C" w:rsidRDefault="004F6652" w:rsidP="00DC7828">
      <w:pPr>
        <w:pStyle w:val="NoSpacing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C) I ve III  </w:t>
      </w:r>
      <w:r w:rsidRPr="00AD385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AD385C">
        <w:rPr>
          <w:rFonts w:ascii="Times New Roman" w:hAnsi="Times New Roman"/>
          <w:sz w:val="24"/>
          <w:szCs w:val="24"/>
        </w:rPr>
        <w:t>D) II ve III</w:t>
      </w:r>
    </w:p>
    <w:p w:rsidR="004F6652" w:rsidRDefault="004F6652" w:rsidP="002C74A0">
      <w:pPr>
        <w:ind w:left="180"/>
        <w:rPr>
          <w:rFonts w:ascii="Times New Roman" w:hAnsi="Times New Roman"/>
          <w:sz w:val="24"/>
          <w:szCs w:val="24"/>
        </w:rPr>
      </w:pPr>
    </w:p>
    <w:p w:rsidR="004F6652" w:rsidRDefault="004F6652" w:rsidP="002C74A0">
      <w:pPr>
        <w:ind w:left="180"/>
        <w:rPr>
          <w:rFonts w:ascii="Times New Roman" w:hAnsi="Times New Roman"/>
          <w:sz w:val="24"/>
          <w:szCs w:val="24"/>
        </w:rPr>
      </w:pPr>
    </w:p>
    <w:p w:rsidR="004F6652" w:rsidRDefault="004F6652" w:rsidP="002C74A0">
      <w:pPr>
        <w:ind w:left="18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10" o:spid="_x0000_s1029" type="#_x0000_t75" alt="SORU21" style="position:absolute;left:0;text-align:left;margin-left:.6pt;margin-top:10.85pt;width:229.05pt;height:247.75pt;z-index:-251659776;visibility:visible">
            <v:imagedata r:id="rId20" o:title=""/>
          </v:shape>
        </w:pict>
      </w:r>
      <w:r>
        <w:rPr>
          <w:rFonts w:ascii="Times New Roman" w:hAnsi="Times New Roman"/>
          <w:sz w:val="24"/>
          <w:szCs w:val="24"/>
        </w:rPr>
        <w:t>22-</w:t>
      </w:r>
    </w:p>
    <w:p w:rsidR="004F6652" w:rsidRDefault="004F6652" w:rsidP="002C74A0">
      <w:pPr>
        <w:ind w:left="180"/>
        <w:rPr>
          <w:rFonts w:ascii="Times New Roman" w:hAnsi="Times New Roman"/>
          <w:sz w:val="24"/>
          <w:szCs w:val="24"/>
        </w:rPr>
      </w:pPr>
    </w:p>
    <w:p w:rsidR="004F6652" w:rsidRDefault="004F6652" w:rsidP="002C74A0">
      <w:pPr>
        <w:ind w:left="180"/>
        <w:rPr>
          <w:rFonts w:ascii="Times New Roman" w:hAnsi="Times New Roman"/>
          <w:sz w:val="24"/>
          <w:szCs w:val="24"/>
        </w:rPr>
      </w:pPr>
    </w:p>
    <w:p w:rsidR="004F6652" w:rsidRDefault="004F6652" w:rsidP="002C74A0">
      <w:pPr>
        <w:ind w:left="18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30" type="#_x0000_t202" style="position:absolute;left:0;text-align:left;margin-left:125.55pt;margin-top:21.15pt;width:119.05pt;height:64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" strokecolor="#4bacc6" strokeweight="5pt">
            <v:stroke linestyle="thickThin"/>
            <v:shadow color="#868686"/>
            <v:textbox>
              <w:txbxContent>
                <w:p w:rsidR="004F6652" w:rsidRPr="00E0463D" w:rsidRDefault="004F6652" w:rsidP="0035750E">
                  <w:pPr>
                    <w:rPr>
                      <w:sz w:val="20"/>
                      <w:szCs w:val="20"/>
                    </w:rPr>
                  </w:pPr>
                  <w:r w:rsidRPr="00E0463D">
                    <w:rPr>
                      <w:sz w:val="20"/>
                      <w:szCs w:val="20"/>
                    </w:rPr>
                    <w:t xml:space="preserve">Isıtılan kutunun ağzı kapatılıp soğutulduğunda içe çökmesi </w:t>
                  </w:r>
                </w:p>
                <w:p w:rsidR="004F6652" w:rsidRDefault="004F6652" w:rsidP="00AD0C6B"/>
              </w:txbxContent>
            </v:textbox>
          </v:shape>
        </w:pict>
      </w:r>
    </w:p>
    <w:p w:rsidR="004F6652" w:rsidRDefault="004F6652" w:rsidP="002C74A0">
      <w:pPr>
        <w:ind w:left="18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Metin Kutusu 13" o:spid="_x0000_s1031" type="#_x0000_t202" style="position:absolute;left:0;text-align:left;margin-left:-11.55pt;margin-top:5.8pt;width:128.25pt;height:65.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" strokecolor="#8064a2" strokeweight="5pt">
            <v:stroke linestyle="thickThin"/>
            <v:shadow color="#868686"/>
            <v:textbox>
              <w:txbxContent>
                <w:p w:rsidR="004F6652" w:rsidRPr="00E0463D" w:rsidRDefault="004F6652" w:rsidP="00AD0C6B">
                  <w:pPr>
                    <w:rPr>
                      <w:sz w:val="20"/>
                      <w:szCs w:val="20"/>
                    </w:rPr>
                  </w:pPr>
                  <w:r w:rsidRPr="00E0463D">
                    <w:rPr>
                      <w:sz w:val="20"/>
                      <w:szCs w:val="20"/>
                    </w:rPr>
                    <w:t xml:space="preserve">İçi su dolu pet şişenin kapağı kapatıldığında delikten suyun akmaması </w:t>
                  </w:r>
                </w:p>
                <w:p w:rsidR="004F6652" w:rsidRDefault="004F6652"/>
              </w:txbxContent>
            </v:textbox>
          </v:shape>
        </w:pict>
      </w:r>
    </w:p>
    <w:p w:rsidR="004F6652" w:rsidRDefault="004F6652" w:rsidP="002C74A0">
      <w:pPr>
        <w:ind w:left="180"/>
        <w:rPr>
          <w:rFonts w:ascii="Times New Roman" w:hAnsi="Times New Roman"/>
          <w:sz w:val="24"/>
          <w:szCs w:val="24"/>
        </w:rPr>
      </w:pPr>
    </w:p>
    <w:p w:rsidR="004F6652" w:rsidRDefault="004F6652" w:rsidP="002C74A0">
      <w:pPr>
        <w:ind w:left="180"/>
        <w:rPr>
          <w:rFonts w:ascii="Times New Roman" w:hAnsi="Times New Roman"/>
          <w:sz w:val="24"/>
          <w:szCs w:val="24"/>
        </w:rPr>
      </w:pPr>
    </w:p>
    <w:p w:rsidR="004F6652" w:rsidRDefault="004F6652" w:rsidP="002C74A0">
      <w:pPr>
        <w:ind w:left="180"/>
        <w:rPr>
          <w:rFonts w:ascii="Times New Roman" w:hAnsi="Times New Roman"/>
          <w:sz w:val="24"/>
          <w:szCs w:val="24"/>
        </w:rPr>
      </w:pPr>
    </w:p>
    <w:p w:rsidR="004F6652" w:rsidRDefault="004F6652" w:rsidP="002C74A0">
      <w:pPr>
        <w:ind w:left="180"/>
        <w:rPr>
          <w:rFonts w:ascii="Times New Roman" w:hAnsi="Times New Roman"/>
          <w:sz w:val="24"/>
          <w:szCs w:val="24"/>
        </w:rPr>
      </w:pPr>
    </w:p>
    <w:p w:rsidR="004F6652" w:rsidRPr="00AD385C" w:rsidRDefault="004F6652" w:rsidP="002C74A0">
      <w:pPr>
        <w:ind w:left="180"/>
        <w:rPr>
          <w:rFonts w:ascii="Times New Roman" w:hAnsi="Times New Roman"/>
          <w:sz w:val="24"/>
          <w:szCs w:val="24"/>
        </w:rPr>
      </w:pPr>
    </w:p>
    <w:p w:rsidR="004F6652" w:rsidRPr="00AD385C" w:rsidRDefault="004F6652" w:rsidP="002C74A0">
      <w:pPr>
        <w:ind w:left="18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Metin Kutusu 11" o:spid="_x0000_s1032" type="#_x0000_t202" style="position:absolute;left:0;text-align:left;margin-left:76.5pt;margin-top:5.95pt;width:117.8pt;height:54.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" strokecolor="#9bbb59" strokeweight="5pt">
            <v:stroke linestyle="thickThin"/>
            <v:shadow color="#868686"/>
            <v:textbox>
              <w:txbxContent>
                <w:p w:rsidR="004F6652" w:rsidRPr="00E0463D" w:rsidRDefault="004F6652" w:rsidP="0035750E">
                  <w:pPr>
                    <w:rPr>
                      <w:sz w:val="20"/>
                      <w:szCs w:val="20"/>
                    </w:rPr>
                  </w:pPr>
                  <w:r w:rsidRPr="00E0463D">
                    <w:rPr>
                      <w:sz w:val="20"/>
                      <w:szCs w:val="20"/>
                    </w:rPr>
                    <w:t xml:space="preserve">Su dolu bardağın ters çevrildiğinde dökülmemesi </w:t>
                  </w:r>
                </w:p>
                <w:p w:rsidR="004F6652" w:rsidRDefault="004F6652" w:rsidP="0035750E"/>
              </w:txbxContent>
            </v:textbox>
          </v:shape>
        </w:pict>
      </w:r>
    </w:p>
    <w:p w:rsidR="004F6652" w:rsidRDefault="004F6652" w:rsidP="00E03517">
      <w:pPr>
        <w:spacing w:before="120"/>
        <w:rPr>
          <w:rFonts w:ascii="Times New Roman" w:hAnsi="Times New Roman"/>
          <w:sz w:val="24"/>
          <w:szCs w:val="24"/>
        </w:rPr>
      </w:pPr>
    </w:p>
    <w:p w:rsidR="004F6652" w:rsidRPr="00AD385C" w:rsidRDefault="004F6652" w:rsidP="002C74A0">
      <w:pPr>
        <w:spacing w:before="120"/>
        <w:ind w:left="181"/>
        <w:rPr>
          <w:rFonts w:ascii="Times New Roman" w:hAnsi="Times New Roman"/>
          <w:sz w:val="24"/>
          <w:szCs w:val="24"/>
        </w:rPr>
      </w:pPr>
    </w:p>
    <w:p w:rsidR="004F6652" w:rsidRPr="00AD385C" w:rsidRDefault="004F6652" w:rsidP="00E0463D">
      <w:pPr>
        <w:spacing w:before="120"/>
        <w:ind w:right="51"/>
        <w:rPr>
          <w:rFonts w:ascii="Times New Roman" w:hAnsi="Times New Roman"/>
          <w:b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Öğretmen derse yukarıdaki posterle birlikte geliyor. </w:t>
      </w:r>
      <w:r w:rsidRPr="00AD385C">
        <w:rPr>
          <w:rFonts w:ascii="Times New Roman" w:hAnsi="Times New Roman"/>
          <w:b/>
          <w:sz w:val="24"/>
          <w:szCs w:val="24"/>
        </w:rPr>
        <w:t xml:space="preserve">Buna göre fen ve teknoloji dersinin </w:t>
      </w:r>
      <w:r w:rsidRPr="00AD385C">
        <w:rPr>
          <w:rFonts w:ascii="Times New Roman" w:hAnsi="Times New Roman"/>
          <w:b/>
          <w:sz w:val="24"/>
          <w:szCs w:val="24"/>
          <w:u w:val="single"/>
        </w:rPr>
        <w:t>konusu</w:t>
      </w:r>
      <w:r w:rsidRPr="00AD385C">
        <w:rPr>
          <w:rFonts w:ascii="Times New Roman" w:hAnsi="Times New Roman"/>
          <w:b/>
          <w:sz w:val="24"/>
          <w:szCs w:val="24"/>
        </w:rPr>
        <w:t xml:space="preserve"> aşağıdakilerden hangisi olabilir?</w:t>
      </w:r>
    </w:p>
    <w:p w:rsidR="004F6652" w:rsidRPr="00AD385C" w:rsidRDefault="004F6652" w:rsidP="002C74A0">
      <w:pPr>
        <w:spacing w:before="120"/>
        <w:ind w:left="142" w:right="51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A) Sıvı basıncının derinlikle ilişkisi</w:t>
      </w:r>
    </w:p>
    <w:p w:rsidR="004F6652" w:rsidRPr="00AD385C" w:rsidRDefault="004F6652" w:rsidP="002C74A0">
      <w:pPr>
        <w:spacing w:before="120"/>
        <w:ind w:left="142" w:right="51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B) Açık hava basıncının cisimler üzerindeki etkisi</w:t>
      </w:r>
    </w:p>
    <w:p w:rsidR="004F6652" w:rsidRPr="00AD385C" w:rsidRDefault="004F6652" w:rsidP="002C74A0">
      <w:pPr>
        <w:spacing w:before="120"/>
        <w:ind w:left="142" w:right="51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C) Sıvıların üzerlerine uygulanan basıncı nasıl ilettiği</w:t>
      </w:r>
    </w:p>
    <w:p w:rsidR="004F6652" w:rsidRDefault="004F6652" w:rsidP="00E03517">
      <w:pPr>
        <w:spacing w:before="120"/>
        <w:ind w:left="142" w:right="51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D) Açık hava basıncının deniz seviyesinden yukarılara çıktıkça nasıl değiştiği</w:t>
      </w:r>
    </w:p>
    <w:p w:rsidR="004F6652" w:rsidRPr="00AD385C" w:rsidRDefault="004F6652" w:rsidP="00E03517">
      <w:pPr>
        <w:spacing w:before="120"/>
        <w:ind w:left="142" w:right="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23-</w:t>
      </w:r>
    </w:p>
    <w:p w:rsidR="004F6652" w:rsidRPr="00AD385C" w:rsidRDefault="004F6652" w:rsidP="002C74A0">
      <w:pPr>
        <w:spacing w:before="120"/>
        <w:ind w:left="142" w:right="51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9" o:spid="_x0000_s1033" type="#_x0000_t75" alt="SORU7" style="position:absolute;left:0;text-align:left;margin-left:-4.95pt;margin-top:5.5pt;width:249.65pt;height:58.9pt;z-index:-251660800;visibility:visible">
            <v:imagedata r:id="rId21" o:title=""/>
          </v:shape>
        </w:pict>
      </w:r>
    </w:p>
    <w:p w:rsidR="004F6652" w:rsidRPr="00AD385C" w:rsidRDefault="004F6652" w:rsidP="004F71A7">
      <w:pPr>
        <w:spacing w:before="120"/>
        <w:rPr>
          <w:rFonts w:ascii="Times New Roman" w:hAnsi="Times New Roman"/>
          <w:sz w:val="24"/>
          <w:szCs w:val="24"/>
        </w:rPr>
      </w:pPr>
    </w:p>
    <w:p w:rsidR="004F6652" w:rsidRPr="00AD385C" w:rsidRDefault="004F6652" w:rsidP="004F71A7">
      <w:pPr>
        <w:spacing w:before="120"/>
        <w:rPr>
          <w:rFonts w:ascii="Times New Roman" w:hAnsi="Times New Roman"/>
          <w:sz w:val="24"/>
          <w:szCs w:val="24"/>
        </w:rPr>
      </w:pPr>
    </w:p>
    <w:p w:rsidR="004F6652" w:rsidRPr="00AD385C" w:rsidRDefault="004F6652" w:rsidP="00E0463D">
      <w:pPr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Yukarıdaki periyodik tabloda taranmış bölgedeki elementlerin özellikleri ile ilgili aşağıdakilerden hangisi </w:t>
      </w:r>
      <w:r w:rsidRPr="00AD385C">
        <w:rPr>
          <w:rFonts w:ascii="Times New Roman" w:hAnsi="Times New Roman"/>
          <w:b/>
          <w:sz w:val="24"/>
          <w:szCs w:val="24"/>
          <w:u w:val="single"/>
        </w:rPr>
        <w:t>yanlıştır</w:t>
      </w:r>
    </w:p>
    <w:p w:rsidR="004F6652" w:rsidRPr="00AD385C" w:rsidRDefault="004F6652" w:rsidP="00E0463D">
      <w:pPr>
        <w:spacing w:before="120"/>
        <w:ind w:left="181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A) Oda koşullarında katıdırlar.</w:t>
      </w:r>
    </w:p>
    <w:p w:rsidR="004F6652" w:rsidRPr="00AD385C" w:rsidRDefault="004F6652" w:rsidP="00E0463D">
      <w:pPr>
        <w:spacing w:before="120"/>
        <w:ind w:firstLine="181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B) Isıyı iletmezler.</w:t>
      </w:r>
    </w:p>
    <w:p w:rsidR="004F6652" w:rsidRPr="00AD385C" w:rsidRDefault="004F6652" w:rsidP="00E0463D">
      <w:pPr>
        <w:spacing w:before="120"/>
        <w:ind w:left="181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C) Elektron alma eğilimindedirler.</w:t>
      </w:r>
    </w:p>
    <w:p w:rsidR="004F6652" w:rsidRPr="00AD385C" w:rsidRDefault="004F6652" w:rsidP="00E0463D">
      <w:pPr>
        <w:spacing w:before="120"/>
        <w:ind w:left="181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D) Mat görünümlüdürler.</w:t>
      </w:r>
    </w:p>
    <w:p w:rsidR="004F6652" w:rsidRPr="00AD385C" w:rsidRDefault="004F6652" w:rsidP="00E0463D">
      <w:pPr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24-</w:t>
      </w:r>
      <w:r w:rsidRPr="00AD385C">
        <w:rPr>
          <w:rFonts w:ascii="Times New Roman" w:hAnsi="Times New Roman"/>
          <w:b/>
          <w:sz w:val="24"/>
          <w:szCs w:val="24"/>
        </w:rPr>
        <w:t xml:space="preserve">Çuha çiçeğinin 30-35 derecede beyaz renkli; 15-20 derecede kırmızı renkli çiçek açması </w:t>
      </w:r>
      <w:r w:rsidRPr="00AD385C">
        <w:rPr>
          <w:rFonts w:ascii="Times New Roman" w:hAnsi="Times New Roman"/>
          <w:b/>
          <w:sz w:val="24"/>
          <w:szCs w:val="24"/>
          <w:u w:val="single"/>
        </w:rPr>
        <w:t>hangi olaya örnektir?</w:t>
      </w:r>
    </w:p>
    <w:p w:rsidR="004F6652" w:rsidRPr="00AD385C" w:rsidRDefault="004F6652" w:rsidP="006950D9">
      <w:pPr>
        <w:jc w:val="both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A) Mutasyon</w:t>
      </w:r>
      <w:r w:rsidRPr="00AD385C">
        <w:rPr>
          <w:rFonts w:ascii="Times New Roman" w:hAnsi="Times New Roman"/>
          <w:sz w:val="24"/>
          <w:szCs w:val="24"/>
        </w:rPr>
        <w:tab/>
        <w:t xml:space="preserve">                     B) Modifikasyon  </w:t>
      </w:r>
    </w:p>
    <w:p w:rsidR="004F6652" w:rsidRPr="00AD385C" w:rsidRDefault="004F6652" w:rsidP="006950D9">
      <w:pPr>
        <w:jc w:val="both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C) Evrim                                 D) Adaptasyon</w:t>
      </w:r>
    </w:p>
    <w:p w:rsidR="004F6652" w:rsidRDefault="004F6652" w:rsidP="006950D9">
      <w:pPr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4F6652" w:rsidRDefault="004F6652" w:rsidP="00667B30">
      <w:pPr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25-</w:t>
      </w:r>
    </w:p>
    <w:p w:rsidR="004F6652" w:rsidRDefault="004F6652" w:rsidP="006950D9">
      <w:pPr>
        <w:spacing w:before="120"/>
        <w:ind w:left="142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15" o:spid="_x0000_s1034" type="#_x0000_t75" alt="SORU8" style="position:absolute;left:0;text-align:left;margin-left:-.3pt;margin-top:14.7pt;width:220.65pt;height:76.65pt;z-index:-251655680;visibility:visible">
            <v:imagedata r:id="rId22" o:title=""/>
          </v:shape>
        </w:pict>
      </w:r>
    </w:p>
    <w:p w:rsidR="004F6652" w:rsidRDefault="004F6652" w:rsidP="006950D9">
      <w:pPr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4F6652" w:rsidRPr="00AD385C" w:rsidRDefault="004F6652" w:rsidP="006950D9">
      <w:pPr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4F6652" w:rsidRPr="00AD385C" w:rsidRDefault="004F6652" w:rsidP="00E03517">
      <w:pPr>
        <w:spacing w:before="120"/>
        <w:rPr>
          <w:rFonts w:ascii="Times New Roman" w:hAnsi="Times New Roman"/>
          <w:sz w:val="24"/>
          <w:szCs w:val="24"/>
        </w:rPr>
      </w:pPr>
    </w:p>
    <w:p w:rsidR="004F6652" w:rsidRDefault="004F6652" w:rsidP="006950D9">
      <w:pPr>
        <w:spacing w:before="120"/>
        <w:ind w:left="142"/>
        <w:rPr>
          <w:rFonts w:ascii="Times New Roman" w:hAnsi="Times New Roman"/>
          <w:b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 xml:space="preserve">Eşit bölmelerden oluşan şekildeki kapalı kapta belirtilen miktarda su vardır. </w:t>
      </w:r>
      <w:r w:rsidRPr="00AD385C">
        <w:rPr>
          <w:rFonts w:ascii="Times New Roman" w:hAnsi="Times New Roman"/>
          <w:b/>
          <w:sz w:val="24"/>
          <w:szCs w:val="24"/>
        </w:rPr>
        <w:t>Kap ters çevrilirse sırasıyla;</w:t>
      </w:r>
    </w:p>
    <w:p w:rsidR="004F6652" w:rsidRDefault="004F6652" w:rsidP="006950D9">
      <w:pPr>
        <w:spacing w:before="120"/>
        <w:ind w:left="142"/>
        <w:rPr>
          <w:rFonts w:ascii="Times New Roman" w:hAnsi="Times New Roman"/>
          <w:b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 xml:space="preserve"> </w:t>
      </w:r>
      <w:r w:rsidRPr="00AD385C">
        <w:rPr>
          <w:rFonts w:ascii="Times New Roman" w:hAnsi="Times New Roman"/>
          <w:b/>
          <w:sz w:val="24"/>
          <w:szCs w:val="24"/>
          <w:u w:val="single"/>
        </w:rPr>
        <w:t>suyun kap tabanına yaptığı basınç</w:t>
      </w:r>
      <w:r w:rsidRPr="00AD385C">
        <w:rPr>
          <w:rFonts w:ascii="Times New Roman" w:hAnsi="Times New Roman"/>
          <w:b/>
          <w:sz w:val="24"/>
          <w:szCs w:val="24"/>
        </w:rPr>
        <w:t xml:space="preserve">, </w:t>
      </w:r>
    </w:p>
    <w:p w:rsidR="004F6652" w:rsidRDefault="004F6652" w:rsidP="006950D9">
      <w:pPr>
        <w:spacing w:before="120"/>
        <w:ind w:left="142"/>
        <w:rPr>
          <w:rFonts w:ascii="Times New Roman" w:hAnsi="Times New Roman"/>
          <w:b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  <w:u w:val="single"/>
        </w:rPr>
        <w:t xml:space="preserve">kabın yere yaptığı basınç </w:t>
      </w:r>
      <w:r w:rsidRPr="00AD385C">
        <w:rPr>
          <w:rFonts w:ascii="Times New Roman" w:hAnsi="Times New Roman"/>
          <w:b/>
          <w:sz w:val="24"/>
          <w:szCs w:val="24"/>
        </w:rPr>
        <w:t>ve</w:t>
      </w:r>
    </w:p>
    <w:p w:rsidR="004F6652" w:rsidRPr="00AD385C" w:rsidRDefault="004F6652" w:rsidP="006950D9">
      <w:pPr>
        <w:spacing w:before="120"/>
        <w:ind w:left="142"/>
        <w:rPr>
          <w:rFonts w:ascii="Times New Roman" w:hAnsi="Times New Roman"/>
          <w:b/>
          <w:sz w:val="24"/>
          <w:szCs w:val="24"/>
        </w:rPr>
      </w:pPr>
      <w:r w:rsidRPr="00AD385C">
        <w:rPr>
          <w:rFonts w:ascii="Times New Roman" w:hAnsi="Times New Roman"/>
          <w:b/>
          <w:sz w:val="24"/>
          <w:szCs w:val="24"/>
        </w:rPr>
        <w:t xml:space="preserve"> </w:t>
      </w:r>
      <w:r w:rsidRPr="00AD385C">
        <w:rPr>
          <w:rFonts w:ascii="Times New Roman" w:hAnsi="Times New Roman"/>
          <w:b/>
          <w:sz w:val="24"/>
          <w:szCs w:val="24"/>
          <w:u w:val="single"/>
        </w:rPr>
        <w:t>sıvının hacmi</w:t>
      </w:r>
      <w:r w:rsidRPr="00AD385C">
        <w:rPr>
          <w:rFonts w:ascii="Times New Roman" w:hAnsi="Times New Roman"/>
          <w:b/>
          <w:sz w:val="24"/>
          <w:szCs w:val="24"/>
        </w:rPr>
        <w:t xml:space="preserve"> nasıl değişir?</w:t>
      </w:r>
    </w:p>
    <w:p w:rsidR="004F6652" w:rsidRDefault="004F6652" w:rsidP="00E0463D">
      <w:pPr>
        <w:spacing w:before="120"/>
        <w:ind w:left="142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A) Artar, artar, artar</w:t>
      </w:r>
      <w:r w:rsidRPr="00AD385C">
        <w:rPr>
          <w:rFonts w:ascii="Times New Roman" w:hAnsi="Times New Roman"/>
          <w:sz w:val="24"/>
          <w:szCs w:val="24"/>
        </w:rPr>
        <w:tab/>
      </w:r>
    </w:p>
    <w:p w:rsidR="004F6652" w:rsidRPr="00AD385C" w:rsidRDefault="004F6652" w:rsidP="00E0463D">
      <w:pPr>
        <w:spacing w:before="120"/>
        <w:ind w:left="142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B) Azalır, azalır, azalır</w:t>
      </w:r>
    </w:p>
    <w:p w:rsidR="004F6652" w:rsidRDefault="004F6652" w:rsidP="006950D9">
      <w:pPr>
        <w:spacing w:before="120"/>
        <w:ind w:left="142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C) Artar, artar, değişmez</w:t>
      </w:r>
    </w:p>
    <w:p w:rsidR="004F6652" w:rsidRPr="00AD385C" w:rsidRDefault="004F6652" w:rsidP="006950D9">
      <w:pPr>
        <w:spacing w:before="120"/>
        <w:ind w:left="142"/>
        <w:rPr>
          <w:rFonts w:ascii="Times New Roman" w:hAnsi="Times New Roman"/>
          <w:sz w:val="24"/>
          <w:szCs w:val="24"/>
        </w:rPr>
      </w:pPr>
      <w:r w:rsidRPr="00AD385C">
        <w:rPr>
          <w:rFonts w:ascii="Times New Roman" w:hAnsi="Times New Roman"/>
          <w:sz w:val="24"/>
          <w:szCs w:val="24"/>
        </w:rPr>
        <w:t>D) Azalır, azalır, değişmez</w:t>
      </w:r>
    </w:p>
    <w:p w:rsidR="004F6652" w:rsidRPr="00AD385C" w:rsidRDefault="004F6652" w:rsidP="006950D9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:rsidR="004F6652" w:rsidRDefault="004F6652" w:rsidP="006950D9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:rsidR="004F6652" w:rsidRPr="00AD385C" w:rsidRDefault="004F6652" w:rsidP="006950D9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NOT:Her soru 4 puan dır.</w:t>
      </w:r>
    </w:p>
    <w:p w:rsidR="004F6652" w:rsidRDefault="004F6652" w:rsidP="00AD385C">
      <w:pPr>
        <w:rPr>
          <w:rFonts w:ascii="Algerian" w:hAnsi="Algerian"/>
          <w:sz w:val="36"/>
          <w:szCs w:val="36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667B30">
        <w:rPr>
          <w:rFonts w:ascii="Algerian" w:hAnsi="Algerian"/>
          <w:sz w:val="36"/>
          <w:szCs w:val="36"/>
        </w:rPr>
        <w:t>Ba</w:t>
      </w:r>
      <w:r w:rsidRPr="00667B30">
        <w:rPr>
          <w:rFonts w:ascii="Times New Roman" w:hAnsi="Times New Roman"/>
          <w:sz w:val="36"/>
          <w:szCs w:val="36"/>
        </w:rPr>
        <w:t>ş</w:t>
      </w:r>
      <w:r w:rsidRPr="00667B30">
        <w:rPr>
          <w:rFonts w:ascii="Algerian" w:hAnsi="Algerian"/>
          <w:sz w:val="36"/>
          <w:szCs w:val="36"/>
        </w:rPr>
        <w:t>ar</w:t>
      </w:r>
      <w:r w:rsidRPr="00667B30">
        <w:rPr>
          <w:rFonts w:ascii="Times New Roman" w:hAnsi="Times New Roman"/>
          <w:sz w:val="36"/>
          <w:szCs w:val="36"/>
        </w:rPr>
        <w:t>ı</w:t>
      </w:r>
      <w:r w:rsidRPr="00667B30">
        <w:rPr>
          <w:rFonts w:ascii="Algerian" w:hAnsi="Algerian"/>
          <w:sz w:val="36"/>
          <w:szCs w:val="36"/>
        </w:rPr>
        <w:t>lar</w:t>
      </w:r>
    </w:p>
    <w:p w:rsidR="004F6652" w:rsidRPr="00882AA2" w:rsidRDefault="004F6652" w:rsidP="00AD385C">
      <w:pPr>
        <w:rPr>
          <w:rFonts w:ascii="Algerian" w:hAnsi="Algerian"/>
          <w:sz w:val="36"/>
          <w:szCs w:val="36"/>
        </w:rPr>
      </w:pPr>
      <w:r>
        <w:rPr>
          <w:rFonts w:ascii="Monotype Corsiva" w:hAnsi="Monotype Corsiva"/>
          <w:b/>
          <w:sz w:val="24"/>
          <w:szCs w:val="24"/>
        </w:rPr>
        <w:t>……………………………</w:t>
      </w:r>
    </w:p>
    <w:p w:rsidR="004F6652" w:rsidRPr="00882AA2" w:rsidRDefault="004F6652" w:rsidP="00AD385C">
      <w:pPr>
        <w:rPr>
          <w:rFonts w:ascii="Monotype Corsiva" w:hAnsi="Monotype Corsiva"/>
          <w:b/>
          <w:sz w:val="24"/>
          <w:szCs w:val="24"/>
        </w:rPr>
      </w:pPr>
      <w:r>
        <w:rPr>
          <w:rFonts w:ascii="Monotype Corsiva" w:hAnsi="Monotype Corsiva"/>
          <w:b/>
          <w:sz w:val="24"/>
          <w:szCs w:val="24"/>
        </w:rPr>
        <w:t xml:space="preserve">    </w:t>
      </w:r>
      <w:r w:rsidRPr="00882AA2">
        <w:rPr>
          <w:rFonts w:ascii="Monotype Corsiva" w:hAnsi="Monotype Corsiva"/>
          <w:b/>
          <w:sz w:val="24"/>
          <w:szCs w:val="24"/>
        </w:rPr>
        <w:t>FEN VE TEKNOLJİ ÖĞRETMENLERİ</w:t>
      </w:r>
    </w:p>
    <w:p w:rsidR="004F6652" w:rsidRPr="00AD385C" w:rsidRDefault="004F6652" w:rsidP="006950D9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:rsidR="004F6652" w:rsidRPr="00AD385C" w:rsidRDefault="004F6652" w:rsidP="004F71A7">
      <w:pPr>
        <w:spacing w:before="12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F6652" w:rsidRPr="00AD385C" w:rsidSect="00186778">
      <w:type w:val="continuous"/>
      <w:pgSz w:w="11906" w:h="16838"/>
      <w:pgMar w:top="568" w:right="566" w:bottom="284" w:left="56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652" w:rsidRDefault="004F6652" w:rsidP="00DC7828">
      <w:pPr>
        <w:spacing w:after="0" w:line="240" w:lineRule="auto"/>
      </w:pPr>
      <w:r>
        <w:separator/>
      </w:r>
    </w:p>
  </w:endnote>
  <w:endnote w:type="continuationSeparator" w:id="0">
    <w:p w:rsidR="004F6652" w:rsidRDefault="004F6652" w:rsidP="00DC7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altName w:val="akaDylan Ope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652" w:rsidRDefault="004F6652" w:rsidP="00DC7828">
      <w:pPr>
        <w:spacing w:after="0" w:line="240" w:lineRule="auto"/>
      </w:pPr>
      <w:r>
        <w:separator/>
      </w:r>
    </w:p>
  </w:footnote>
  <w:footnote w:type="continuationSeparator" w:id="0">
    <w:p w:rsidR="004F6652" w:rsidRDefault="004F6652" w:rsidP="00DC78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359C"/>
    <w:rsid w:val="00016450"/>
    <w:rsid w:val="0002081A"/>
    <w:rsid w:val="0002149E"/>
    <w:rsid w:val="00073019"/>
    <w:rsid w:val="000746C8"/>
    <w:rsid w:val="000765FD"/>
    <w:rsid w:val="0009660F"/>
    <w:rsid w:val="00096AED"/>
    <w:rsid w:val="00097487"/>
    <w:rsid w:val="000A05D8"/>
    <w:rsid w:val="000B4FDF"/>
    <w:rsid w:val="001123CF"/>
    <w:rsid w:val="0014542B"/>
    <w:rsid w:val="001638A3"/>
    <w:rsid w:val="001815CC"/>
    <w:rsid w:val="00186778"/>
    <w:rsid w:val="00190FF4"/>
    <w:rsid w:val="00255405"/>
    <w:rsid w:val="0028767D"/>
    <w:rsid w:val="002A1DA3"/>
    <w:rsid w:val="002A60AD"/>
    <w:rsid w:val="002C1497"/>
    <w:rsid w:val="002C24C3"/>
    <w:rsid w:val="002C74A0"/>
    <w:rsid w:val="002D5AB6"/>
    <w:rsid w:val="002F784D"/>
    <w:rsid w:val="0030484B"/>
    <w:rsid w:val="00321FA3"/>
    <w:rsid w:val="00331BE9"/>
    <w:rsid w:val="0034567A"/>
    <w:rsid w:val="0035750E"/>
    <w:rsid w:val="003648C1"/>
    <w:rsid w:val="00365542"/>
    <w:rsid w:val="00371CB3"/>
    <w:rsid w:val="0037646D"/>
    <w:rsid w:val="00435554"/>
    <w:rsid w:val="00440572"/>
    <w:rsid w:val="0047656B"/>
    <w:rsid w:val="004F6652"/>
    <w:rsid w:val="004F71A7"/>
    <w:rsid w:val="00503333"/>
    <w:rsid w:val="00532380"/>
    <w:rsid w:val="00545732"/>
    <w:rsid w:val="00584594"/>
    <w:rsid w:val="00590163"/>
    <w:rsid w:val="00593F5F"/>
    <w:rsid w:val="005C07A2"/>
    <w:rsid w:val="005C56A3"/>
    <w:rsid w:val="005F7DF6"/>
    <w:rsid w:val="00625439"/>
    <w:rsid w:val="006312B9"/>
    <w:rsid w:val="0066316D"/>
    <w:rsid w:val="00667B30"/>
    <w:rsid w:val="0069024A"/>
    <w:rsid w:val="00691494"/>
    <w:rsid w:val="006948F4"/>
    <w:rsid w:val="006950D9"/>
    <w:rsid w:val="006965AC"/>
    <w:rsid w:val="006973A9"/>
    <w:rsid w:val="006A4D9D"/>
    <w:rsid w:val="006C4843"/>
    <w:rsid w:val="006D5BCB"/>
    <w:rsid w:val="006D7546"/>
    <w:rsid w:val="00703AD7"/>
    <w:rsid w:val="00725C41"/>
    <w:rsid w:val="00727EFE"/>
    <w:rsid w:val="00731FA4"/>
    <w:rsid w:val="007324F2"/>
    <w:rsid w:val="0077464A"/>
    <w:rsid w:val="00792E73"/>
    <w:rsid w:val="007A6AEF"/>
    <w:rsid w:val="007B757D"/>
    <w:rsid w:val="007D152F"/>
    <w:rsid w:val="007D65E7"/>
    <w:rsid w:val="007F6059"/>
    <w:rsid w:val="007F7D0F"/>
    <w:rsid w:val="008121E2"/>
    <w:rsid w:val="0081228C"/>
    <w:rsid w:val="0085090E"/>
    <w:rsid w:val="0085464A"/>
    <w:rsid w:val="008602CB"/>
    <w:rsid w:val="00870DCE"/>
    <w:rsid w:val="008743D3"/>
    <w:rsid w:val="00882AA2"/>
    <w:rsid w:val="008D6712"/>
    <w:rsid w:val="008E3BAC"/>
    <w:rsid w:val="008E42C8"/>
    <w:rsid w:val="008F0723"/>
    <w:rsid w:val="00922841"/>
    <w:rsid w:val="00963BC8"/>
    <w:rsid w:val="00971CC0"/>
    <w:rsid w:val="009C155B"/>
    <w:rsid w:val="009D1C90"/>
    <w:rsid w:val="009E6D41"/>
    <w:rsid w:val="00A02BEA"/>
    <w:rsid w:val="00A0418C"/>
    <w:rsid w:val="00A23FA0"/>
    <w:rsid w:val="00A469F6"/>
    <w:rsid w:val="00A538DA"/>
    <w:rsid w:val="00A80B51"/>
    <w:rsid w:val="00A8171B"/>
    <w:rsid w:val="00A9037C"/>
    <w:rsid w:val="00AB70DD"/>
    <w:rsid w:val="00AD0C6B"/>
    <w:rsid w:val="00AD385C"/>
    <w:rsid w:val="00AE4355"/>
    <w:rsid w:val="00B14EAE"/>
    <w:rsid w:val="00B26A3A"/>
    <w:rsid w:val="00B56164"/>
    <w:rsid w:val="00B62667"/>
    <w:rsid w:val="00B82D28"/>
    <w:rsid w:val="00B92F17"/>
    <w:rsid w:val="00BB7BD5"/>
    <w:rsid w:val="00BD484E"/>
    <w:rsid w:val="00BD5E9F"/>
    <w:rsid w:val="00BE37EF"/>
    <w:rsid w:val="00C127EB"/>
    <w:rsid w:val="00C60AD0"/>
    <w:rsid w:val="00C61A35"/>
    <w:rsid w:val="00C733DA"/>
    <w:rsid w:val="00C900DB"/>
    <w:rsid w:val="00CA2FF1"/>
    <w:rsid w:val="00CB5A2A"/>
    <w:rsid w:val="00CC68BA"/>
    <w:rsid w:val="00D221A0"/>
    <w:rsid w:val="00D26767"/>
    <w:rsid w:val="00DA1946"/>
    <w:rsid w:val="00DC7828"/>
    <w:rsid w:val="00DD05CC"/>
    <w:rsid w:val="00DF4EB0"/>
    <w:rsid w:val="00E03517"/>
    <w:rsid w:val="00E03EAE"/>
    <w:rsid w:val="00E0463D"/>
    <w:rsid w:val="00E27871"/>
    <w:rsid w:val="00E41EDD"/>
    <w:rsid w:val="00E456CA"/>
    <w:rsid w:val="00E86864"/>
    <w:rsid w:val="00EB3902"/>
    <w:rsid w:val="00EB707E"/>
    <w:rsid w:val="00EE386E"/>
    <w:rsid w:val="00F005AE"/>
    <w:rsid w:val="00F233F9"/>
    <w:rsid w:val="00F316C5"/>
    <w:rsid w:val="00F31B1E"/>
    <w:rsid w:val="00F323C8"/>
    <w:rsid w:val="00F3359C"/>
    <w:rsid w:val="00F773E0"/>
    <w:rsid w:val="00FA3356"/>
    <w:rsid w:val="00FB7E9D"/>
    <w:rsid w:val="00FC2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5F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33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359C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FB7E9D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NoSpacing">
    <w:name w:val="No Spacing"/>
    <w:uiPriority w:val="99"/>
    <w:qFormat/>
    <w:rsid w:val="00AD385C"/>
    <w:rPr>
      <w:rFonts w:ascii="Arial" w:eastAsia="Times New Roman" w:hAnsi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DC7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C782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C7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C782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865</Words>
  <Characters>4934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fatih</cp:lastModifiedBy>
  <cp:revision>3</cp:revision>
  <cp:lastPrinted>2015-01-04T10:14:00Z</cp:lastPrinted>
  <dcterms:created xsi:type="dcterms:W3CDTF">2015-01-04T10:55:00Z</dcterms:created>
  <dcterms:modified xsi:type="dcterms:W3CDTF">2015-01-08T19:42:00Z</dcterms:modified>
</cp:coreProperties>
</file>